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69E95" w14:textId="644B9287" w:rsidR="00CE1BE1" w:rsidRPr="00004364" w:rsidRDefault="00137B4B" w:rsidP="00CE1BE1">
      <w:pPr>
        <w:pStyle w:val="SPTitle"/>
      </w:pPr>
      <w:bookmarkStart w:id="0" w:name="_GoBack"/>
      <w:bookmarkEnd w:id="0"/>
      <w:r w:rsidRPr="00004364">
        <w:rPr>
          <w:bCs/>
        </w:rPr>
        <w:t>SP</w:t>
      </w:r>
      <w:r w:rsidR="00ED40B9" w:rsidRPr="00004364">
        <w:rPr>
          <w:bCs/>
        </w:rPr>
        <w:t>00</w:t>
      </w:r>
      <w:r w:rsidRPr="00004364">
        <w:rPr>
          <w:bCs/>
        </w:rPr>
        <w:t xml:space="preserve">150  </w:t>
      </w:r>
      <w:r w:rsidR="00CE1BE1" w:rsidRPr="00004364">
        <w:t xml:space="preserve">(Special Provisions for the 2021 Book) </w:t>
      </w:r>
      <w:r w:rsidR="00CE1BE1" w:rsidRPr="00004364">
        <w:tab/>
        <w:t xml:space="preserve">(Bidding on or after: </w:t>
      </w:r>
      <w:r w:rsidR="00B16F2D">
        <w:t>0</w:t>
      </w:r>
      <w:r w:rsidR="00666E28">
        <w:t>5</w:t>
      </w:r>
      <w:r w:rsidR="00CE1BE1" w:rsidRPr="00004364">
        <w:t>-01-2</w:t>
      </w:r>
      <w:r w:rsidR="00666E28">
        <w:t>3</w:t>
      </w:r>
    </w:p>
    <w:p w14:paraId="76D614F6" w14:textId="7E7D93A3" w:rsidR="00137B4B" w:rsidRPr="00004364" w:rsidRDefault="00CE1BE1" w:rsidP="00CE1BE1">
      <w:pPr>
        <w:pStyle w:val="SPTitle"/>
      </w:pPr>
      <w:r w:rsidRPr="00004364">
        <w:tab/>
        <w:t xml:space="preserve">Last updated: </w:t>
      </w:r>
      <w:r w:rsidR="00666E28">
        <w:t>02</w:t>
      </w:r>
      <w:r w:rsidRPr="00004364">
        <w:t>-</w:t>
      </w:r>
      <w:r w:rsidR="00666E28">
        <w:t>01</w:t>
      </w:r>
      <w:r w:rsidRPr="00004364">
        <w:t>-2</w:t>
      </w:r>
      <w:r w:rsidR="00666E28">
        <w:t>3</w:t>
      </w:r>
      <w:r w:rsidRPr="00004364">
        <w:t>)</w:t>
      </w:r>
    </w:p>
    <w:p w14:paraId="0DEF27F1" w14:textId="77777777" w:rsidR="00137B4B" w:rsidRPr="00004364" w:rsidRDefault="00137B4B"/>
    <w:p w14:paraId="2ADC04B8" w14:textId="77777777" w:rsidR="00137B4B" w:rsidRPr="00004364" w:rsidRDefault="00137B4B" w:rsidP="00DB091F">
      <w:pPr>
        <w:pStyle w:val="Heading1"/>
      </w:pPr>
      <w:r w:rsidRPr="00004364">
        <w:t>SECTION 00150 - CONTROL OF WORK</w:t>
      </w:r>
    </w:p>
    <w:p w14:paraId="55ADDB36" w14:textId="77777777" w:rsidR="00137B4B" w:rsidRPr="00004364" w:rsidRDefault="00137B4B"/>
    <w:p w14:paraId="09BF94B1" w14:textId="44649F77" w:rsidR="00137B4B" w:rsidRPr="00004364" w:rsidRDefault="00CE1BE1" w:rsidP="00DB091F">
      <w:pPr>
        <w:pStyle w:val="Instructions"/>
      </w:pPr>
      <w:r w:rsidRPr="00004364">
        <w:t xml:space="preserve">(Follow all instructions and make all edits with “Track Changes” turned on. If there are no instructions [orange text] above a subsection, paragraph, sentence, or bullet, then include it in the </w:t>
      </w:r>
      <w:r w:rsidR="002246F7" w:rsidRPr="00004364">
        <w:t>P</w:t>
      </w:r>
      <w:r w:rsidRPr="00004364">
        <w:t>roject. Delete all orange 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004364" w:rsidRDefault="00137B4B"/>
    <w:p w14:paraId="4D957837" w14:textId="77777777" w:rsidR="00137B4B" w:rsidRPr="00004364" w:rsidRDefault="00137B4B">
      <w:r w:rsidRPr="00004364">
        <w:t>Comply with Section 00150 of the Standard Specifications modified as follows:</w:t>
      </w:r>
    </w:p>
    <w:p w14:paraId="3AB572F4" w14:textId="77777777" w:rsidR="00851F5C" w:rsidRPr="00004364" w:rsidRDefault="00851F5C" w:rsidP="00851F5C"/>
    <w:p w14:paraId="61612889" w14:textId="769D175C" w:rsidR="00137B4B" w:rsidRPr="00004364" w:rsidRDefault="00137B4B" w:rsidP="00DB091F">
      <w:pPr>
        <w:pStyle w:val="Instructions-Indented"/>
      </w:pPr>
      <w:r w:rsidRPr="00004364">
        <w:t>(Use the following subsections .15(b) and .15(c) when "Sectio</w:t>
      </w:r>
      <w:r w:rsidR="00405224">
        <w:t>n 00305 </w:t>
      </w:r>
      <w:r w:rsidR="00405224">
        <w:noBreakHyphen/>
        <w:t> Construction Survey</w:t>
      </w:r>
      <w:r w:rsidRPr="00004364">
        <w:t xml:space="preserve"> Work is included.</w:t>
      </w:r>
      <w:r w:rsidR="006709DD" w:rsidRPr="00004364">
        <w:t xml:space="preserve"> </w:t>
      </w:r>
      <w:r w:rsidRPr="00004364">
        <w:t>Check with Designer.</w:t>
      </w:r>
      <w:r w:rsidR="006709DD" w:rsidRPr="00004364">
        <w:t xml:space="preserve"> </w:t>
      </w:r>
      <w:r w:rsidRPr="00004364">
        <w:t>Modify as instructed below.)</w:t>
      </w:r>
    </w:p>
    <w:p w14:paraId="675D0D33" w14:textId="77777777" w:rsidR="00137B4B" w:rsidRPr="00004364" w:rsidRDefault="00137B4B"/>
    <w:p w14:paraId="77D039E9" w14:textId="77777777" w:rsidR="00137B4B" w:rsidRPr="00004364" w:rsidRDefault="00137B4B" w:rsidP="00FF6A28">
      <w:pPr>
        <w:pStyle w:val="Instructions-Center"/>
      </w:pPr>
      <w:r w:rsidRPr="00004364">
        <w:t>[ Begin subsections .15(b) and .15(c) ]</w:t>
      </w:r>
    </w:p>
    <w:p w14:paraId="0A4A9E6D" w14:textId="77777777" w:rsidR="00137B4B" w:rsidRPr="00004364" w:rsidRDefault="00137B4B"/>
    <w:p w14:paraId="6BAC7BF5" w14:textId="77777777" w:rsidR="00137B4B" w:rsidRPr="00004364" w:rsidRDefault="00137B4B">
      <w:r w:rsidRPr="00004364">
        <w:rPr>
          <w:b/>
          <w:bCs/>
        </w:rPr>
        <w:t>00150.15(b)  Agency Responsibilities</w:t>
      </w:r>
      <w:r w:rsidRPr="00004364">
        <w:t> - Replace this subsection, except for the subsection number and title, with the following:</w:t>
      </w:r>
    </w:p>
    <w:p w14:paraId="69116EC5" w14:textId="77777777" w:rsidR="00900E5E" w:rsidRPr="00004364" w:rsidRDefault="00900E5E"/>
    <w:p w14:paraId="10BC55AE" w14:textId="77777777" w:rsidR="00137B4B" w:rsidRPr="00004364" w:rsidRDefault="00137B4B">
      <w:r w:rsidRPr="00004364">
        <w:t xml:space="preserve">The Engineer will perform the Agency responsibilities described in the </w:t>
      </w:r>
      <w:r w:rsidRPr="00004364">
        <w:rPr>
          <w:i/>
        </w:rPr>
        <w:t>Construction Surveying Manual for Contractors</w:t>
      </w:r>
      <w:r w:rsidRPr="00004364">
        <w:t>, Chapter 1.5 (see Section 00305).</w:t>
      </w:r>
    </w:p>
    <w:p w14:paraId="0A023ABA" w14:textId="77777777" w:rsidR="00137B4B" w:rsidRPr="00004364" w:rsidRDefault="00137B4B"/>
    <w:p w14:paraId="2C397F9B" w14:textId="3D8239FA" w:rsidR="0040221B" w:rsidRPr="00004364" w:rsidRDefault="00900E5E" w:rsidP="00900E5E">
      <w:pPr>
        <w:pStyle w:val="Instructions-Indented"/>
      </w:pPr>
      <w:r w:rsidRPr="00004364">
        <w:t xml:space="preserve">(Use the following paragraph when the Agency will perform slope staking, clearing limit staking, and </w:t>
      </w:r>
      <w:r w:rsidR="002246F7" w:rsidRPr="00004364">
        <w:t>Right</w:t>
      </w:r>
      <w:r w:rsidR="002246F7" w:rsidRPr="00004364">
        <w:noBreakHyphen/>
        <w:t>of</w:t>
      </w:r>
      <w:r w:rsidR="002246F7" w:rsidRPr="00004364">
        <w:noBreakHyphen/>
        <w:t>W</w:t>
      </w:r>
      <w:r w:rsidRPr="00004364">
        <w:t>ay and easement staking.</w:t>
      </w:r>
    </w:p>
    <w:p w14:paraId="3DD14CB4" w14:textId="77777777" w:rsidR="0040221B" w:rsidRPr="00004364" w:rsidRDefault="0040221B" w:rsidP="00900E5E">
      <w:pPr>
        <w:pStyle w:val="Instructions-Indented"/>
      </w:pPr>
    </w:p>
    <w:p w14:paraId="6941A9EE" w14:textId="0EDC136D" w:rsidR="00900E5E" w:rsidRPr="00004364" w:rsidRDefault="0008362A" w:rsidP="00900E5E">
      <w:pPr>
        <w:pStyle w:val="Instructions-Indented"/>
      </w:pPr>
      <w:r w:rsidRPr="00004364">
        <w:t xml:space="preserve">Do not use the following paragraph when slope staking, clearing limit staking, or </w:t>
      </w:r>
      <w:r w:rsidR="002246F7" w:rsidRPr="00004364">
        <w:t>Right</w:t>
      </w:r>
      <w:r w:rsidR="002246F7" w:rsidRPr="00004364">
        <w:noBreakHyphen/>
        <w:t>of</w:t>
      </w:r>
      <w:r w:rsidR="002246F7" w:rsidRPr="00004364">
        <w:noBreakHyphen/>
        <w:t>W</w:t>
      </w:r>
      <w:r w:rsidRPr="00004364">
        <w:t xml:space="preserve">ay and easement staking will be performed by the Contractor, or will not be required on the </w:t>
      </w:r>
      <w:r w:rsidR="002246F7" w:rsidRPr="00004364">
        <w:t>P</w:t>
      </w:r>
      <w:r w:rsidRPr="00004364">
        <w:t>roject.</w:t>
      </w:r>
      <w:r w:rsidR="00900E5E" w:rsidRPr="00004364">
        <w:t>)</w:t>
      </w:r>
    </w:p>
    <w:p w14:paraId="17210E2B" w14:textId="77777777" w:rsidR="00900E5E" w:rsidRPr="00004364" w:rsidRDefault="00900E5E"/>
    <w:p w14:paraId="1293AFB0" w14:textId="4DD03A59" w:rsidR="00137B4B" w:rsidRPr="00004364" w:rsidRDefault="003A23A6">
      <w:r w:rsidRPr="00004364">
        <w:t>The Engineer will p</w:t>
      </w:r>
      <w:r w:rsidR="00137B4B" w:rsidRPr="00004364">
        <w:t xml:space="preserve">erform slope staking including intersections and set stakes defining limits for clearing which approximate </w:t>
      </w:r>
      <w:r w:rsidR="00C84F53" w:rsidRPr="00004364">
        <w:t>R</w:t>
      </w:r>
      <w:r w:rsidR="00137B4B" w:rsidRPr="00004364">
        <w:t>ight-of-</w:t>
      </w:r>
      <w:r w:rsidR="00C84F53" w:rsidRPr="00004364">
        <w:t>W</w:t>
      </w:r>
      <w:r w:rsidR="00137B4B" w:rsidRPr="00004364">
        <w:t>ay and easements.</w:t>
      </w:r>
    </w:p>
    <w:p w14:paraId="46C7BCAB" w14:textId="77777777" w:rsidR="00137B4B" w:rsidRPr="00004364" w:rsidRDefault="00137B4B"/>
    <w:p w14:paraId="779DBBC4" w14:textId="77777777" w:rsidR="00137B4B" w:rsidRPr="00004364" w:rsidRDefault="00137B4B">
      <w:r w:rsidRPr="00004364">
        <w:rPr>
          <w:b/>
          <w:bCs/>
        </w:rPr>
        <w:t>00150.15(c)  Contractor Responsibilities</w:t>
      </w:r>
      <w:r w:rsidRPr="00004364">
        <w:t> - Replace this subsection, except for the subsection number and title, with the following:</w:t>
      </w:r>
    </w:p>
    <w:p w14:paraId="74BDB069" w14:textId="77777777" w:rsidR="00900E5E" w:rsidRPr="00004364" w:rsidRDefault="00900E5E"/>
    <w:p w14:paraId="07195C3A" w14:textId="6B25B909" w:rsidR="00137B4B" w:rsidRPr="00004364" w:rsidRDefault="00137B4B">
      <w:r w:rsidRPr="00004364">
        <w:t>The Contractor shall perform the Cont</w:t>
      </w:r>
      <w:r w:rsidR="00233C10" w:rsidRPr="00004364">
        <w:t>r</w:t>
      </w:r>
      <w:r w:rsidRPr="00004364">
        <w:t xml:space="preserve">actor responsibilities described in the </w:t>
      </w:r>
      <w:r w:rsidRPr="00004364">
        <w:rPr>
          <w:i/>
        </w:rPr>
        <w:t>Construction Surveying Manual for Contractors</w:t>
      </w:r>
      <w:r w:rsidRPr="00004364">
        <w:t>, Chapter 1.6 (see Section 00305)</w:t>
      </w:r>
      <w:r w:rsidR="003A23A6" w:rsidRPr="00004364">
        <w:t>.</w:t>
      </w:r>
    </w:p>
    <w:p w14:paraId="72F3C05C" w14:textId="77777777" w:rsidR="00137B4B" w:rsidRPr="00004364" w:rsidRDefault="00137B4B"/>
    <w:p w14:paraId="5E73B9F7" w14:textId="52001F5D" w:rsidR="0040221B" w:rsidRPr="00004364" w:rsidRDefault="00026CA8" w:rsidP="00026CA8">
      <w:pPr>
        <w:pStyle w:val="Instructions-Indented"/>
      </w:pPr>
      <w:r w:rsidRPr="00004364">
        <w:t xml:space="preserve">(Use the following paragraph when the Contractor will perform slope staking, clearing limit staking, and </w:t>
      </w:r>
      <w:r w:rsidR="002246F7" w:rsidRPr="00004364">
        <w:t>Right</w:t>
      </w:r>
      <w:r w:rsidR="002246F7" w:rsidRPr="00004364">
        <w:noBreakHyphen/>
        <w:t>of</w:t>
      </w:r>
      <w:r w:rsidR="002246F7" w:rsidRPr="00004364">
        <w:noBreakHyphen/>
        <w:t>Way</w:t>
      </w:r>
      <w:r w:rsidR="0040221B" w:rsidRPr="00004364">
        <w:t xml:space="preserve"> and easement staking.</w:t>
      </w:r>
    </w:p>
    <w:p w14:paraId="0481C591" w14:textId="77777777" w:rsidR="0040221B" w:rsidRPr="00004364" w:rsidRDefault="0040221B" w:rsidP="00026CA8">
      <w:pPr>
        <w:pStyle w:val="Instructions-Indented"/>
      </w:pPr>
    </w:p>
    <w:p w14:paraId="76B477C2" w14:textId="0AF3033F" w:rsidR="00026CA8" w:rsidRPr="00004364" w:rsidRDefault="00026CA8" w:rsidP="00026CA8">
      <w:pPr>
        <w:pStyle w:val="Instructions-Indented"/>
      </w:pPr>
      <w:r w:rsidRPr="00004364">
        <w:t xml:space="preserve">Do not use the following paragraph when slope staking, clearing limit staking, or </w:t>
      </w:r>
      <w:r w:rsidR="002246F7" w:rsidRPr="00004364">
        <w:t>Right</w:t>
      </w:r>
      <w:r w:rsidR="002246F7" w:rsidRPr="00004364">
        <w:noBreakHyphen/>
        <w:t>of</w:t>
      </w:r>
      <w:r w:rsidR="002246F7" w:rsidRPr="00004364">
        <w:noBreakHyphen/>
        <w:t>W</w:t>
      </w:r>
      <w:r w:rsidRPr="00004364">
        <w:t>ay and easement staking will</w:t>
      </w:r>
      <w:r w:rsidR="00AD6BC1" w:rsidRPr="00004364">
        <w:t xml:space="preserve"> be performed by the Agency, or will</w:t>
      </w:r>
      <w:r w:rsidRPr="00004364">
        <w:t xml:space="preserve"> not be required on the </w:t>
      </w:r>
      <w:r w:rsidR="002246F7" w:rsidRPr="00004364">
        <w:t>P</w:t>
      </w:r>
      <w:r w:rsidRPr="00004364">
        <w:t>roject.</w:t>
      </w:r>
      <w:r w:rsidR="0040221B" w:rsidRPr="00004364">
        <w:t>)</w:t>
      </w:r>
    </w:p>
    <w:p w14:paraId="04634D4F" w14:textId="77777777" w:rsidR="00026CA8" w:rsidRPr="00004364" w:rsidRDefault="00026CA8"/>
    <w:p w14:paraId="0C277878" w14:textId="6E62B689" w:rsidR="00137B4B" w:rsidRPr="00004364" w:rsidRDefault="003A23A6">
      <w:r w:rsidRPr="00004364">
        <w:lastRenderedPageBreak/>
        <w:t xml:space="preserve">The </w:t>
      </w:r>
      <w:r w:rsidR="00900E5E" w:rsidRPr="00004364">
        <w:t xml:space="preserve">Contractor shall </w:t>
      </w:r>
      <w:r w:rsidRPr="00004364">
        <w:t>p</w:t>
      </w:r>
      <w:r w:rsidR="00137B4B" w:rsidRPr="00004364">
        <w:t xml:space="preserve">erform slope staking including intersections and set stakes defining limits for clearing which approximate </w:t>
      </w:r>
      <w:r w:rsidR="00C84F53" w:rsidRPr="00004364">
        <w:t>R</w:t>
      </w:r>
      <w:r w:rsidR="00137B4B" w:rsidRPr="00004364">
        <w:t>ight-of-</w:t>
      </w:r>
      <w:r w:rsidR="00C84F53" w:rsidRPr="00004364">
        <w:t>W</w:t>
      </w:r>
      <w:r w:rsidR="00137B4B" w:rsidRPr="00004364">
        <w:t>ay and easements.</w:t>
      </w:r>
    </w:p>
    <w:p w14:paraId="61454E69" w14:textId="77777777" w:rsidR="00137B4B" w:rsidRPr="00004364" w:rsidRDefault="00137B4B"/>
    <w:p w14:paraId="0994B9ED" w14:textId="464350E6" w:rsidR="003A2F23" w:rsidRPr="00004364" w:rsidRDefault="00137B4B" w:rsidP="005F304E">
      <w:pPr>
        <w:pStyle w:val="Instructions-Center"/>
      </w:pPr>
      <w:r w:rsidRPr="00004364">
        <w:t>[ End subsections .15(b) and .15(c) ]</w:t>
      </w:r>
    </w:p>
    <w:p w14:paraId="29AD80E1" w14:textId="77777777" w:rsidR="003A2F23" w:rsidRPr="00004364" w:rsidRDefault="003A2F23" w:rsidP="00177DAE"/>
    <w:p w14:paraId="6EC884AD" w14:textId="0308BA55" w:rsidR="00B16F2D" w:rsidRDefault="00137B4B" w:rsidP="00B16F2D">
      <w:pPr>
        <w:rPr>
          <w:szCs w:val="22"/>
        </w:rPr>
      </w:pPr>
      <w:r w:rsidRPr="00004364">
        <w:rPr>
          <w:b/>
          <w:bCs/>
        </w:rPr>
        <w:t>00150.50(c)  Contractor</w:t>
      </w:r>
      <w:r w:rsidR="00666E28">
        <w:rPr>
          <w:b/>
          <w:bCs/>
        </w:rPr>
        <w:t>’s</w:t>
      </w:r>
      <w:r w:rsidRPr="00004364">
        <w:rPr>
          <w:b/>
          <w:bCs/>
        </w:rPr>
        <w:t xml:space="preserve"> Responsibilities</w:t>
      </w:r>
      <w:r w:rsidRPr="00004364">
        <w:t> </w:t>
      </w:r>
      <w:r w:rsidR="00CE1BE1" w:rsidRPr="00004364">
        <w:t>–</w:t>
      </w:r>
      <w:r w:rsidRPr="00004364">
        <w:t> </w:t>
      </w:r>
      <w:r w:rsidR="00B16F2D">
        <w:rPr>
          <w:szCs w:val="22"/>
        </w:rPr>
        <w:t>Replace the bullet that begins "Protect from damage or disturbance any Utility that remains…" with the following bullet:</w:t>
      </w:r>
    </w:p>
    <w:p w14:paraId="1D96CF5F" w14:textId="77777777" w:rsidR="00B16F2D" w:rsidRDefault="00B16F2D" w:rsidP="00B16F2D"/>
    <w:p w14:paraId="3D9E1FFE" w14:textId="77777777" w:rsidR="00B16F2D" w:rsidRDefault="00B16F2D" w:rsidP="00B16F2D">
      <w:pPr>
        <w:pStyle w:val="Bullet1-After1st"/>
      </w:pPr>
      <w:r>
        <w:rPr>
          <w:szCs w:val="22"/>
        </w:rPr>
        <w:t>Protect from damage or disturbance any Utility that remains within the area in which Work is being performed. Maintain and re-establish location marks according to OAR 952-001-0090(3)(a). Coordinate re-establishment of the location marks with the associated Utility;</w:t>
      </w:r>
    </w:p>
    <w:p w14:paraId="763E1AC1" w14:textId="77777777" w:rsidR="00B16F2D" w:rsidRDefault="00B16F2D" w:rsidP="00B16F2D"/>
    <w:p w14:paraId="479542E4" w14:textId="77777777" w:rsidR="00B16F2D" w:rsidRDefault="00B16F2D" w:rsidP="00B16F2D">
      <w:pPr>
        <w:rPr>
          <w:szCs w:val="22"/>
        </w:rPr>
      </w:pPr>
      <w:r>
        <w:rPr>
          <w:szCs w:val="22"/>
        </w:rPr>
        <w:t>Replace the bullet that begins "</w:t>
      </w:r>
      <w:r w:rsidRPr="0097779F">
        <w:rPr>
          <w:szCs w:val="22"/>
        </w:rPr>
        <w:t>Determine the exact location before excavating within</w:t>
      </w:r>
      <w:r>
        <w:rPr>
          <w:szCs w:val="22"/>
        </w:rPr>
        <w:t xml:space="preserve"> …" with the following bullet:</w:t>
      </w:r>
    </w:p>
    <w:p w14:paraId="44340A82" w14:textId="77777777" w:rsidR="00B16F2D" w:rsidRDefault="00B16F2D" w:rsidP="00B16F2D"/>
    <w:p w14:paraId="1B83E35D" w14:textId="77777777" w:rsidR="00B16F2D" w:rsidRDefault="00B16F2D" w:rsidP="00B16F2D">
      <w:pPr>
        <w:pStyle w:val="Bullet1-After1st"/>
      </w:pPr>
      <w:r w:rsidRPr="0097779F">
        <w:rPr>
          <w:szCs w:val="22"/>
        </w:rPr>
        <w:t xml:space="preserve">Determine the exact location before excavating within the </w:t>
      </w:r>
      <w:r>
        <w:rPr>
          <w:szCs w:val="22"/>
        </w:rPr>
        <w:t>tolerance zone according to OAR 952-001-</w:t>
      </w:r>
      <w:r w:rsidRPr="0097779F">
        <w:rPr>
          <w:szCs w:val="22"/>
        </w:rPr>
        <w:t>0090(</w:t>
      </w:r>
      <w:r>
        <w:rPr>
          <w:szCs w:val="22"/>
        </w:rPr>
        <w:t>3</w:t>
      </w:r>
      <w:r w:rsidRPr="0097779F">
        <w:rPr>
          <w:szCs w:val="22"/>
        </w:rPr>
        <w:t>)(c);</w:t>
      </w:r>
    </w:p>
    <w:p w14:paraId="2DB61ADD" w14:textId="77777777" w:rsidR="00B16F2D" w:rsidRDefault="00B16F2D" w:rsidP="00B16F2D"/>
    <w:p w14:paraId="3E314CFA" w14:textId="51D57D7E" w:rsidR="00B16F2D" w:rsidRDefault="00B16F2D" w:rsidP="00B16F2D">
      <w:pPr>
        <w:rPr>
          <w:szCs w:val="22"/>
        </w:rPr>
      </w:pPr>
      <w:r>
        <w:rPr>
          <w:szCs w:val="22"/>
        </w:rPr>
        <w:t>Replace the bullet that begins "</w:t>
      </w:r>
      <w:r w:rsidRPr="00FD6F32">
        <w:t>In addition to t</w:t>
      </w:r>
      <w:r>
        <w:t>he notification required in OAR 952</w:t>
      </w:r>
      <w:r>
        <w:noBreakHyphen/>
        <w:t>001</w:t>
      </w:r>
      <w:r>
        <w:noBreakHyphen/>
      </w:r>
      <w:r w:rsidRPr="00FD6F32">
        <w:t>0090(5), notify the Engineer</w:t>
      </w:r>
      <w:r>
        <w:rPr>
          <w:szCs w:val="22"/>
        </w:rPr>
        <w:t>…" with the following bullet:</w:t>
      </w:r>
    </w:p>
    <w:p w14:paraId="0462F19C" w14:textId="77777777" w:rsidR="00B16F2D" w:rsidRDefault="00B16F2D" w:rsidP="00B16F2D"/>
    <w:p w14:paraId="62DB9887" w14:textId="77777777" w:rsidR="00B16F2D" w:rsidRDefault="00B16F2D" w:rsidP="00B16F2D">
      <w:pPr>
        <w:pStyle w:val="Bullet1-After1st"/>
      </w:pPr>
      <w:r w:rsidRPr="00FD6F32">
        <w:t>In addition to t</w:t>
      </w:r>
      <w:r>
        <w:t>he notification required in OAR 952-001-</w:t>
      </w:r>
      <w:r w:rsidRPr="00FD6F32">
        <w:t>0090(</w:t>
      </w:r>
      <w:r>
        <w:t>6</w:t>
      </w:r>
      <w:r w:rsidRPr="00FD6F32">
        <w:t>),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DF652C9" w14:textId="77777777" w:rsidR="00B16F2D" w:rsidRDefault="00B16F2D"/>
    <w:p w14:paraId="47A561AC" w14:textId="1726E1FC" w:rsidR="00B16F2D" w:rsidRDefault="00B16F2D" w:rsidP="00B16F2D">
      <w:pPr>
        <w:pStyle w:val="Instructions-Indented"/>
      </w:pPr>
      <w:r w:rsidRPr="00004364">
        <w:t xml:space="preserve">(Use the following </w:t>
      </w:r>
      <w:r>
        <w:t>bullet</w:t>
      </w:r>
      <w:r w:rsidRPr="00004364">
        <w:t xml:space="preserve"> when requested by the Region Utility Specialist for large projects with complex utility issues. Be sure to also include subsection 00180.42.)</w:t>
      </w:r>
    </w:p>
    <w:p w14:paraId="62210A7A" w14:textId="77777777" w:rsidR="00B16F2D" w:rsidRDefault="00B16F2D"/>
    <w:p w14:paraId="105F2483" w14:textId="69BB0B17" w:rsidR="00137B4B" w:rsidRPr="00004364" w:rsidRDefault="00CE1BE1">
      <w:r w:rsidRPr="00004364">
        <w:t xml:space="preserve">Add </w:t>
      </w:r>
      <w:r w:rsidR="00137B4B" w:rsidRPr="00004364">
        <w:t>the following</w:t>
      </w:r>
      <w:r w:rsidRPr="00004364">
        <w:t xml:space="preserve"> bullet to the end of the bulleted list</w:t>
      </w:r>
      <w:r w:rsidR="00137B4B" w:rsidRPr="00004364">
        <w:t>:</w:t>
      </w:r>
    </w:p>
    <w:p w14:paraId="4D0036A3" w14:textId="77777777" w:rsidR="00CE1BE1" w:rsidRPr="00004364" w:rsidRDefault="00CE1BE1"/>
    <w:p w14:paraId="777FD8DA" w14:textId="6F4EC336" w:rsidR="00137B4B" w:rsidRPr="00004364" w:rsidRDefault="00137B4B" w:rsidP="00DB091F">
      <w:pPr>
        <w:pStyle w:val="Bullet1-After1st"/>
      </w:pPr>
      <w:r w:rsidRPr="00004364">
        <w:t>Hold a Utility scheduling meeting and monthly Utility coordination meetings (see also 00180.42)</w:t>
      </w:r>
    </w:p>
    <w:p w14:paraId="4F5A667B" w14:textId="1B7C3717" w:rsidR="00137B4B" w:rsidRPr="00004364" w:rsidRDefault="00137B4B"/>
    <w:p w14:paraId="5A1A4CB5" w14:textId="2095A6BA" w:rsidR="00397296" w:rsidRPr="00004364" w:rsidRDefault="00397296" w:rsidP="00397296">
      <w:pPr>
        <w:pStyle w:val="Instructions-Indented"/>
      </w:pPr>
      <w:r w:rsidRPr="00004364">
        <w:t xml:space="preserve">(Use the following subsection .50(e) when </w:t>
      </w:r>
      <w:r w:rsidR="002B78F1" w:rsidRPr="00004364">
        <w:t xml:space="preserve">any part of the project is located outside </w:t>
      </w:r>
      <w:r w:rsidR="00731DB4" w:rsidRPr="00004364">
        <w:t xml:space="preserve">of </w:t>
      </w:r>
      <w:r w:rsidR="002B78F1" w:rsidRPr="00004364">
        <w:t>Oregon, including temporary signs</w:t>
      </w:r>
      <w:r w:rsidR="00DE7EB8" w:rsidRPr="00004364">
        <w:t>.</w:t>
      </w:r>
      <w:r w:rsidR="006709DD" w:rsidRPr="00004364">
        <w:t xml:space="preserve"> </w:t>
      </w:r>
      <w:r w:rsidR="00DE7EB8" w:rsidRPr="00004364">
        <w:t>C</w:t>
      </w:r>
      <w:r w:rsidR="002B78F1" w:rsidRPr="00004364">
        <w:t xml:space="preserve">ontact the ODOT </w:t>
      </w:r>
      <w:r w:rsidR="004254A4" w:rsidRPr="00004364">
        <w:t>State</w:t>
      </w:r>
      <w:r w:rsidR="002B78F1" w:rsidRPr="00004364">
        <w:t xml:space="preserve"> Specifications Engineer for alternate language.</w:t>
      </w:r>
      <w:r w:rsidRPr="00004364">
        <w:t>)</w:t>
      </w:r>
    </w:p>
    <w:p w14:paraId="3DFD954B" w14:textId="77777777" w:rsidR="00397296" w:rsidRPr="00004364" w:rsidRDefault="00397296" w:rsidP="00397296"/>
    <w:p w14:paraId="4B5E9C7B" w14:textId="60958FC2" w:rsidR="008E448D" w:rsidRPr="00004364" w:rsidRDefault="00397296" w:rsidP="008E448D">
      <w:r w:rsidRPr="00004364">
        <w:rPr>
          <w:b/>
        </w:rPr>
        <w:t>00150.50(e)  Notification</w:t>
      </w:r>
      <w:r w:rsidRPr="00004364">
        <w:t> - </w:t>
      </w:r>
      <w:r w:rsidR="00721ED0" w:rsidRPr="00004364">
        <w:t>Add the following to the end of this subsection</w:t>
      </w:r>
      <w:r w:rsidR="008E448D" w:rsidRPr="00004364">
        <w:t>:</w:t>
      </w:r>
    </w:p>
    <w:p w14:paraId="07A5F6ED" w14:textId="77777777" w:rsidR="008E448D" w:rsidRPr="00004364" w:rsidRDefault="008E448D" w:rsidP="008E448D"/>
    <w:p w14:paraId="04FE8638" w14:textId="1875DCB3" w:rsidR="008E448D" w:rsidRPr="00004364" w:rsidRDefault="008E448D" w:rsidP="00FF6A28">
      <w:pPr>
        <w:pStyle w:val="Instructions-Indented"/>
      </w:pPr>
      <w:r w:rsidRPr="00004364">
        <w:t>[</w:t>
      </w:r>
      <w:r w:rsidR="00F46E4A" w:rsidRPr="00004364">
        <w:t>When any part of the project is located outside of Oregon, o</w:t>
      </w:r>
      <w:r w:rsidRPr="00004364">
        <w:t xml:space="preserve">btain language from the ODOT </w:t>
      </w:r>
      <w:r w:rsidR="004254A4" w:rsidRPr="00004364">
        <w:t>State</w:t>
      </w:r>
      <w:r w:rsidRPr="00004364">
        <w:t xml:space="preserve"> Specifications Engineer]</w:t>
      </w:r>
    </w:p>
    <w:p w14:paraId="6F848E93" w14:textId="77777777" w:rsidR="008E448D" w:rsidRPr="00004364" w:rsidRDefault="008E448D" w:rsidP="00397296"/>
    <w:p w14:paraId="22BDE441" w14:textId="64B8F9C3" w:rsidR="00845728" w:rsidRPr="00004364" w:rsidRDefault="00845728" w:rsidP="00845728">
      <w:pPr>
        <w:pStyle w:val="Instructions-Indented"/>
      </w:pPr>
      <w:r w:rsidRPr="00004364">
        <w:t>(Use the following lead-in paragraph and subsection .50(f) when any of the utilities located within the project limits have no anticipated</w:t>
      </w:r>
      <w:r w:rsidR="00B6162C" w:rsidRPr="00004364">
        <w:t xml:space="preserve"> relocations</w:t>
      </w:r>
      <w:r w:rsidRPr="00004364">
        <w:t>. Check with the Utility Coordinator.)</w:t>
      </w:r>
    </w:p>
    <w:p w14:paraId="69EA68FA" w14:textId="77777777" w:rsidR="00845728" w:rsidRPr="00004364" w:rsidRDefault="00845728" w:rsidP="00845728"/>
    <w:p w14:paraId="60CA3714" w14:textId="77777777" w:rsidR="00845728" w:rsidRPr="00004364" w:rsidRDefault="00845728" w:rsidP="00845728">
      <w:r w:rsidRPr="00004364">
        <w:lastRenderedPageBreak/>
        <w:t>Add the following subsection:</w:t>
      </w:r>
    </w:p>
    <w:p w14:paraId="48AFE88F" w14:textId="77777777" w:rsidR="00845728" w:rsidRPr="00004364" w:rsidRDefault="00845728" w:rsidP="00845728"/>
    <w:p w14:paraId="1F799E2D" w14:textId="0D6A4CC2" w:rsidR="00845728" w:rsidRPr="00004364" w:rsidRDefault="00845728" w:rsidP="00845728">
      <w:r w:rsidRPr="00004364">
        <w:rPr>
          <w:b/>
        </w:rPr>
        <w:t>00150.50(f)  Utility Information (No Anticipated</w:t>
      </w:r>
      <w:r w:rsidR="00B6162C" w:rsidRPr="00004364">
        <w:rPr>
          <w:b/>
        </w:rPr>
        <w:t xml:space="preserve"> Relocations</w:t>
      </w:r>
      <w:r w:rsidRPr="00004364">
        <w:rPr>
          <w:b/>
        </w:rPr>
        <w:t>)</w:t>
      </w:r>
      <w:r w:rsidRPr="00004364">
        <w:t xml:space="preserve"> - Within the Project limits, there are no anticipated </w:t>
      </w:r>
      <w:r w:rsidR="00B6162C" w:rsidRPr="00004364">
        <w:t xml:space="preserve">relocations </w:t>
      </w:r>
      <w:r w:rsidRPr="00004364">
        <w:t xml:space="preserve">with the Utilities listed </w:t>
      </w:r>
      <w:r w:rsidR="004742CF">
        <w:t>in Table 00150-1</w:t>
      </w:r>
      <w:r w:rsidRPr="00004364">
        <w:t>.</w:t>
      </w:r>
      <w:r w:rsidR="006709DD" w:rsidRPr="00004364">
        <w:t xml:space="preserve"> </w:t>
      </w:r>
      <w:r w:rsidRPr="00004364">
        <w:t>The Contractor shall contact those Utilities having buried facilities and request that they locate and mark them for their protection prior to construction.</w:t>
      </w:r>
    </w:p>
    <w:p w14:paraId="17B5F13A" w14:textId="77777777" w:rsidR="00845728" w:rsidRPr="00004364" w:rsidRDefault="00845728" w:rsidP="00845728"/>
    <w:p w14:paraId="39F3FF7C" w14:textId="243E77C3" w:rsidR="00845728" w:rsidRPr="00004364" w:rsidRDefault="00845728" w:rsidP="00845728">
      <w:pPr>
        <w:pStyle w:val="Instructions-Indented"/>
      </w:pPr>
      <w:r w:rsidRPr="00004364">
        <w:t xml:space="preserve">(List utilities (companies) with no anticipated </w:t>
      </w:r>
      <w:r w:rsidR="00B6162C" w:rsidRPr="00004364">
        <w:t xml:space="preserve">relocations </w:t>
      </w:r>
      <w:r w:rsidRPr="00004364">
        <w:t>in the following table.</w:t>
      </w:r>
      <w:r w:rsidR="006709DD" w:rsidRPr="00004364">
        <w:t xml:space="preserve"> </w:t>
      </w:r>
      <w:r w:rsidRPr="00004364">
        <w:t>Add or delete rows in the table as necessary to list all applicable utilities.)</w:t>
      </w:r>
    </w:p>
    <w:p w14:paraId="609D017A" w14:textId="0BF7650C" w:rsidR="00845728" w:rsidRDefault="00845728" w:rsidP="00845728"/>
    <w:p w14:paraId="2CEC46B7" w14:textId="0AA7322A" w:rsidR="004742CF" w:rsidRPr="004742CF" w:rsidRDefault="004742CF" w:rsidP="004742CF">
      <w:pPr>
        <w:jc w:val="center"/>
        <w:rPr>
          <w:b/>
        </w:rPr>
      </w:pPr>
      <w:r w:rsidRPr="004742CF">
        <w:rPr>
          <w:b/>
        </w:rPr>
        <w:t>Table 00150-1</w:t>
      </w:r>
    </w:p>
    <w:p w14:paraId="78BF4672" w14:textId="77777777" w:rsidR="004742CF" w:rsidRPr="00004364"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004364" w14:paraId="5C54B1F7" w14:textId="77777777" w:rsidTr="00845728">
        <w:tc>
          <w:tcPr>
            <w:tcW w:w="3150" w:type="dxa"/>
            <w:vAlign w:val="bottom"/>
          </w:tcPr>
          <w:p w14:paraId="024E7F77" w14:textId="77777777" w:rsidR="00845728" w:rsidRPr="00004364" w:rsidRDefault="00845728" w:rsidP="00845728">
            <w:pPr>
              <w:pStyle w:val="Indent1"/>
              <w:ind w:left="0"/>
              <w:jc w:val="center"/>
              <w:rPr>
                <w:b/>
              </w:rPr>
            </w:pPr>
            <w:r w:rsidRPr="00004364">
              <w:rPr>
                <w:b/>
              </w:rPr>
              <w:t>Utility</w:t>
            </w:r>
          </w:p>
        </w:tc>
        <w:tc>
          <w:tcPr>
            <w:tcW w:w="5580" w:type="dxa"/>
          </w:tcPr>
          <w:p w14:paraId="187C990D" w14:textId="77777777" w:rsidR="00845728" w:rsidRPr="00004364" w:rsidRDefault="00845728" w:rsidP="00845728">
            <w:pPr>
              <w:pStyle w:val="Indent1"/>
              <w:ind w:left="0"/>
              <w:jc w:val="left"/>
              <w:rPr>
                <w:b/>
              </w:rPr>
            </w:pPr>
            <w:r w:rsidRPr="00004364">
              <w:rPr>
                <w:b/>
              </w:rPr>
              <w:t>Contact Person's Name,</w:t>
            </w:r>
          </w:p>
          <w:p w14:paraId="7F0850A0" w14:textId="77777777" w:rsidR="00845728" w:rsidRPr="00004364" w:rsidRDefault="00845728" w:rsidP="00845728">
            <w:pPr>
              <w:pStyle w:val="Indent1"/>
              <w:ind w:left="0"/>
              <w:jc w:val="left"/>
              <w:rPr>
                <w:b/>
              </w:rPr>
            </w:pPr>
            <w:r w:rsidRPr="00004364">
              <w:rPr>
                <w:b/>
              </w:rPr>
              <w:t>Address,</w:t>
            </w:r>
          </w:p>
          <w:p w14:paraId="7D0A1736" w14:textId="77777777" w:rsidR="00845728" w:rsidRPr="00004364" w:rsidRDefault="00845728" w:rsidP="00845728">
            <w:pPr>
              <w:pStyle w:val="Indent1"/>
              <w:ind w:left="0"/>
              <w:jc w:val="left"/>
              <w:rPr>
                <w:b/>
              </w:rPr>
            </w:pPr>
            <w:r w:rsidRPr="00004364">
              <w:rPr>
                <w:b/>
              </w:rPr>
              <w:t>Email,</w:t>
            </w:r>
          </w:p>
          <w:p w14:paraId="07297406" w14:textId="77777777" w:rsidR="00845728" w:rsidRPr="00004364" w:rsidRDefault="00845728" w:rsidP="00845728">
            <w:pPr>
              <w:pStyle w:val="Indent1"/>
              <w:ind w:left="0"/>
              <w:jc w:val="left"/>
              <w:rPr>
                <w:b/>
              </w:rPr>
            </w:pPr>
            <w:r w:rsidRPr="00004364">
              <w:rPr>
                <w:b/>
              </w:rPr>
              <w:t>and Phone Number</w:t>
            </w:r>
          </w:p>
        </w:tc>
      </w:tr>
      <w:tr w:rsidR="00845728" w:rsidRPr="00004364" w14:paraId="06F75041" w14:textId="77777777" w:rsidTr="00845728">
        <w:tc>
          <w:tcPr>
            <w:tcW w:w="3150" w:type="dxa"/>
          </w:tcPr>
          <w:p w14:paraId="383C3BE1" w14:textId="77777777" w:rsidR="00845728" w:rsidRPr="00004364" w:rsidRDefault="00845728" w:rsidP="00845728"/>
        </w:tc>
        <w:tc>
          <w:tcPr>
            <w:tcW w:w="5580" w:type="dxa"/>
          </w:tcPr>
          <w:p w14:paraId="79D1F6D5" w14:textId="77777777" w:rsidR="00845728" w:rsidRPr="00004364" w:rsidRDefault="00845728" w:rsidP="00845728"/>
        </w:tc>
      </w:tr>
      <w:tr w:rsidR="00845728" w:rsidRPr="00004364" w14:paraId="71D4F58E" w14:textId="77777777" w:rsidTr="00845728">
        <w:tc>
          <w:tcPr>
            <w:tcW w:w="3150" w:type="dxa"/>
          </w:tcPr>
          <w:p w14:paraId="58CE7F4A" w14:textId="77777777" w:rsidR="00845728" w:rsidRPr="00004364" w:rsidRDefault="00845728" w:rsidP="00845728"/>
        </w:tc>
        <w:tc>
          <w:tcPr>
            <w:tcW w:w="5580" w:type="dxa"/>
          </w:tcPr>
          <w:p w14:paraId="04F62423" w14:textId="77777777" w:rsidR="00845728" w:rsidRPr="00004364" w:rsidRDefault="00845728" w:rsidP="00845728"/>
        </w:tc>
      </w:tr>
      <w:tr w:rsidR="00845728" w:rsidRPr="00004364" w14:paraId="0662158C" w14:textId="77777777" w:rsidTr="00845728">
        <w:tc>
          <w:tcPr>
            <w:tcW w:w="3150" w:type="dxa"/>
          </w:tcPr>
          <w:p w14:paraId="11DD3430" w14:textId="77777777" w:rsidR="00845728" w:rsidRPr="00004364" w:rsidRDefault="00845728" w:rsidP="00845728"/>
        </w:tc>
        <w:tc>
          <w:tcPr>
            <w:tcW w:w="5580" w:type="dxa"/>
          </w:tcPr>
          <w:p w14:paraId="6E27C29E" w14:textId="77777777" w:rsidR="00845728" w:rsidRPr="00004364" w:rsidRDefault="00845728" w:rsidP="00845728"/>
        </w:tc>
      </w:tr>
      <w:tr w:rsidR="00845728" w:rsidRPr="00004364" w14:paraId="661ED0BD" w14:textId="77777777" w:rsidTr="00845728">
        <w:tc>
          <w:tcPr>
            <w:tcW w:w="3150" w:type="dxa"/>
          </w:tcPr>
          <w:p w14:paraId="7BE14FC8" w14:textId="77777777" w:rsidR="00845728" w:rsidRPr="00004364" w:rsidRDefault="00845728" w:rsidP="00845728"/>
        </w:tc>
        <w:tc>
          <w:tcPr>
            <w:tcW w:w="5580" w:type="dxa"/>
          </w:tcPr>
          <w:p w14:paraId="0DBEA724" w14:textId="77777777" w:rsidR="00845728" w:rsidRPr="00004364" w:rsidRDefault="00845728" w:rsidP="00845728"/>
        </w:tc>
      </w:tr>
    </w:tbl>
    <w:p w14:paraId="473AD97F" w14:textId="77777777" w:rsidR="00845728" w:rsidRPr="00004364" w:rsidRDefault="00845728" w:rsidP="00845728"/>
    <w:p w14:paraId="37B6BA20" w14:textId="274A471D" w:rsidR="00845728" w:rsidRPr="00004364" w:rsidRDefault="00845728" w:rsidP="00845728">
      <w:pPr>
        <w:pStyle w:val="Instructions-Indented"/>
      </w:pPr>
      <w:r w:rsidRPr="00004364">
        <w:t>(Use one of the following options when requested by the Utility Coordinator.</w:t>
      </w:r>
      <w:r w:rsidR="006709DD" w:rsidRPr="00004364">
        <w:t xml:space="preserve"> </w:t>
      </w:r>
      <w:r w:rsidRPr="00004364">
        <w:t>Delete the option that does not apply.)</w:t>
      </w:r>
    </w:p>
    <w:p w14:paraId="780F210F" w14:textId="77777777" w:rsidR="00845728" w:rsidRPr="00004364" w:rsidRDefault="00845728" w:rsidP="00845728"/>
    <w:p w14:paraId="77742891" w14:textId="22C39B3E" w:rsidR="00845728" w:rsidRPr="00004364" w:rsidRDefault="00845728" w:rsidP="00845728">
      <w:pPr>
        <w:pStyle w:val="Instructions-Indented"/>
      </w:pPr>
      <w:r w:rsidRPr="00004364">
        <w:t xml:space="preserve">[ Option 1 - Use the following paragraph when all Utilities listed above </w:t>
      </w:r>
      <w:r w:rsidR="00C96ADA" w:rsidRPr="00004364">
        <w:t>shall</w:t>
      </w:r>
      <w:r w:rsidRPr="00004364">
        <w:t xml:space="preserve"> be notified. ]</w:t>
      </w:r>
    </w:p>
    <w:p w14:paraId="3E454713" w14:textId="77777777" w:rsidR="00845728" w:rsidRPr="00004364" w:rsidRDefault="00845728" w:rsidP="00845728"/>
    <w:p w14:paraId="02C47C3F" w14:textId="139BBE51" w:rsidR="00845728" w:rsidRPr="00004364" w:rsidRDefault="00845728" w:rsidP="00845728">
      <w:r w:rsidRPr="00004364">
        <w:t xml:space="preserve">The Contractor shall notify, in writing, the </w:t>
      </w:r>
      <w:r w:rsidR="00C96ADA" w:rsidRPr="00004364">
        <w:t>U</w:t>
      </w:r>
      <w:r w:rsidRPr="00004364">
        <w:t>tilities listed above, with a copy to the Engineer, at least 14 Calendar Days before beginning Work on the Project.</w:t>
      </w:r>
    </w:p>
    <w:p w14:paraId="46DF3648" w14:textId="77777777" w:rsidR="00845728" w:rsidRPr="00004364" w:rsidRDefault="00845728" w:rsidP="00845728"/>
    <w:p w14:paraId="7C32473D" w14:textId="23D13C96" w:rsidR="00845728" w:rsidRPr="00004364" w:rsidRDefault="00845728" w:rsidP="00845728">
      <w:pPr>
        <w:pStyle w:val="Instructions-Indented"/>
      </w:pPr>
      <w:r w:rsidRPr="00004364">
        <w:t>[ Option 2 - Use the following paragraph when some, but not all, utilities listed above will be notified.</w:t>
      </w:r>
      <w:r w:rsidR="006709DD" w:rsidRPr="00004364">
        <w:t xml:space="preserve"> </w:t>
      </w:r>
      <w:r w:rsidRPr="00004364">
        <w:t>Fill in the blank with the names of all utilities that will be notified. ]</w:t>
      </w:r>
    </w:p>
    <w:p w14:paraId="2FE3F343" w14:textId="77777777" w:rsidR="00845728" w:rsidRPr="00004364" w:rsidRDefault="00845728" w:rsidP="00845728"/>
    <w:p w14:paraId="56F80DCE" w14:textId="77777777" w:rsidR="00845728" w:rsidRPr="00004364" w:rsidRDefault="00845728" w:rsidP="00845728">
      <w:r w:rsidRPr="00004364">
        <w:t>The Contractor shall notify, in writing, _____, with a copy to the Engineer, at least 14 Calendar Days before beginning Work on the Project.</w:t>
      </w:r>
    </w:p>
    <w:p w14:paraId="3413A39B" w14:textId="77777777" w:rsidR="00B6162C" w:rsidRPr="00004364" w:rsidRDefault="00B6162C" w:rsidP="00B6162C"/>
    <w:p w14:paraId="707835DE" w14:textId="4E00DED1" w:rsidR="00B6162C" w:rsidRPr="00004364" w:rsidRDefault="00B6162C" w:rsidP="00B6162C">
      <w:pPr>
        <w:pStyle w:val="Instructions-Indented"/>
      </w:pPr>
      <w:r w:rsidRPr="00004364">
        <w:t xml:space="preserve">(Use the following Gas Utilities subsection when any of the following gas utility language is used. </w:t>
      </w:r>
      <w:r w:rsidR="00AF2F98" w:rsidRPr="00004364">
        <w:t>Replace "(Name of Utility(ies))" with the name of the Gas Utility(ies). Delete this option if Gas Utilities are not listed.</w:t>
      </w:r>
      <w:r w:rsidRPr="00004364">
        <w:t>)</w:t>
      </w:r>
    </w:p>
    <w:p w14:paraId="4EB76734" w14:textId="17171795" w:rsidR="00B6162C" w:rsidRPr="00004364" w:rsidRDefault="00B6162C" w:rsidP="00B6162C"/>
    <w:p w14:paraId="6BF07782" w14:textId="5812D9AD" w:rsidR="00AF2F98" w:rsidRPr="00004364" w:rsidRDefault="00AF2F98" w:rsidP="00AF2F98">
      <w:pPr>
        <w:pStyle w:val="Instructions-Center"/>
      </w:pPr>
      <w:r w:rsidRPr="00004364">
        <w:t>[ Begin Gas Utilities ]</w:t>
      </w:r>
    </w:p>
    <w:p w14:paraId="6635941C" w14:textId="77777777" w:rsidR="00AF2F98" w:rsidRPr="00004364" w:rsidRDefault="00AF2F98" w:rsidP="00B6162C"/>
    <w:p w14:paraId="6CFF22C2" w14:textId="1270C6E7" w:rsidR="00B6162C" w:rsidRPr="00004364" w:rsidRDefault="00AF2F98" w:rsidP="00B6162C">
      <w:pPr>
        <w:pStyle w:val="Indent1"/>
      </w:pPr>
      <w:r w:rsidRPr="00004364">
        <w:rPr>
          <w:b/>
        </w:rPr>
        <w:t xml:space="preserve">(Name of Utility(ies)) - </w:t>
      </w:r>
      <w:r w:rsidR="00B6162C" w:rsidRPr="00004364">
        <w:rPr>
          <w:b/>
        </w:rPr>
        <w:t>Gas Utilities</w:t>
      </w:r>
      <w:r w:rsidR="00B6162C" w:rsidRPr="00004364">
        <w:t> - </w:t>
      </w:r>
    </w:p>
    <w:p w14:paraId="05368815" w14:textId="77777777" w:rsidR="00845728" w:rsidRPr="00004364" w:rsidRDefault="00845728" w:rsidP="00845728"/>
    <w:p w14:paraId="180F44DB" w14:textId="10A7FDD0" w:rsidR="00845728" w:rsidRPr="00004364" w:rsidRDefault="00845728" w:rsidP="00845728">
      <w:pPr>
        <w:pStyle w:val="Instructions-Indented"/>
      </w:pPr>
      <w:r w:rsidRPr="00004364">
        <w:t>(Use the following paragraph when a Gas Utility is listed above and the Utility Coordinator has requested its use.</w:t>
      </w:r>
      <w:r w:rsidR="006709DD" w:rsidRPr="00004364">
        <w:t xml:space="preserve"> </w:t>
      </w:r>
      <w:r w:rsidRPr="00004364">
        <w:t>If more than one Gas Utility is listed above modify the sentence to name the specific Utility.)</w:t>
      </w:r>
    </w:p>
    <w:p w14:paraId="1CD13404" w14:textId="77777777" w:rsidR="00845728" w:rsidRPr="00004364" w:rsidRDefault="00845728" w:rsidP="00845728"/>
    <w:p w14:paraId="20C5489C" w14:textId="77B73AC3" w:rsidR="00845728" w:rsidRPr="00004364" w:rsidRDefault="00845728" w:rsidP="00845728">
      <w:r w:rsidRPr="00004364">
        <w:lastRenderedPageBreak/>
        <w:t xml:space="preserve">The Gas Utility operates a </w:t>
      </w:r>
      <w:r w:rsidR="00A63BB6" w:rsidRPr="00004364">
        <w:rPr>
          <w:b/>
          <w:i/>
          <w:color w:val="FF6600"/>
        </w:rPr>
        <w:t>(</w:t>
      </w:r>
      <w:r w:rsidR="00A63BB6" w:rsidRPr="00004364">
        <w:t>high pressure</w:t>
      </w:r>
      <w:r w:rsidR="00A63BB6" w:rsidRPr="00004364">
        <w:rPr>
          <w:b/>
          <w:i/>
          <w:color w:val="FF6600"/>
        </w:rPr>
        <w:t>)</w:t>
      </w:r>
      <w:r w:rsidR="00A63BB6" w:rsidRPr="00004364">
        <w:t xml:space="preserve"> </w:t>
      </w:r>
      <w:r w:rsidRPr="00004364">
        <w:t>gas pipeline within the Project</w:t>
      </w:r>
      <w:r w:rsidR="00DF20C5" w:rsidRPr="00004364">
        <w:t xml:space="preserve"> limits and may require an on</w:t>
      </w:r>
      <w:r w:rsidR="00DF20C5" w:rsidRPr="00004364">
        <w:noBreakHyphen/>
        <w:t>s</w:t>
      </w:r>
      <w:r w:rsidRPr="00004364">
        <w:t>ite safety watcher, at no cost to the Contractor.</w:t>
      </w:r>
    </w:p>
    <w:p w14:paraId="4B7F4344" w14:textId="77777777" w:rsidR="00845728" w:rsidRPr="00004364" w:rsidRDefault="00845728" w:rsidP="00845728"/>
    <w:p w14:paraId="6C446330" w14:textId="77777777" w:rsidR="00845728" w:rsidRPr="00004364" w:rsidRDefault="00845728" w:rsidP="00845728">
      <w:pPr>
        <w:pStyle w:val="Instructions-Indented"/>
      </w:pPr>
      <w:r w:rsidRPr="00004364">
        <w:t>(Use the following two paragraphs when all of the following apply:</w:t>
      </w:r>
    </w:p>
    <w:p w14:paraId="169E2053" w14:textId="77777777" w:rsidR="00845728" w:rsidRPr="00004364" w:rsidRDefault="00845728" w:rsidP="00845728">
      <w:pPr>
        <w:pStyle w:val="Instructions-Bullet"/>
      </w:pPr>
      <w:r w:rsidRPr="00004364">
        <w:t>A Gas Utility is listed in the above table;</w:t>
      </w:r>
    </w:p>
    <w:p w14:paraId="4B4ADB9B" w14:textId="77777777" w:rsidR="00845728" w:rsidRPr="00004364" w:rsidRDefault="00845728" w:rsidP="00845728">
      <w:pPr>
        <w:pStyle w:val="Instructions-Bullet"/>
      </w:pPr>
      <w:r w:rsidRPr="00004364">
        <w:t>There is a high pressure gas pipeline located within the project limits; and</w:t>
      </w:r>
    </w:p>
    <w:p w14:paraId="11D79FC7" w14:textId="77777777" w:rsidR="00845728" w:rsidRPr="00004364" w:rsidRDefault="00845728" w:rsidP="00845728">
      <w:pPr>
        <w:pStyle w:val="Instructions-Bullet"/>
      </w:pPr>
      <w:r w:rsidRPr="00004364">
        <w:t>The Utility Coordinator requests the use of the paragraphs.</w:t>
      </w:r>
    </w:p>
    <w:p w14:paraId="1819604D" w14:textId="77777777" w:rsidR="00845728" w:rsidRPr="00004364" w:rsidRDefault="00845728" w:rsidP="00845728">
      <w:pPr>
        <w:pStyle w:val="Instructions-Indented"/>
        <w:spacing w:before="80"/>
      </w:pPr>
      <w:r w:rsidRPr="00004364">
        <w:t>If more than one Gas Utility is listed above, modify the sentence to name the specific Utility.)</w:t>
      </w:r>
    </w:p>
    <w:p w14:paraId="209016A2" w14:textId="77777777" w:rsidR="00845728" w:rsidRPr="00004364" w:rsidRDefault="00845728" w:rsidP="00845728"/>
    <w:p w14:paraId="52C10238" w14:textId="446628EE" w:rsidR="00845728" w:rsidRPr="00004364" w:rsidRDefault="00845728" w:rsidP="00845728">
      <w:r w:rsidRPr="00004364">
        <w:t xml:space="preserve">When operating </w:t>
      </w:r>
      <w:r w:rsidR="00C84F53" w:rsidRPr="00004364">
        <w:t>E</w:t>
      </w:r>
      <w:r w:rsidRPr="00004364">
        <w:t xml:space="preserve">quipment directly above the high pressure gas pipeline, the Contractor shall keep </w:t>
      </w:r>
      <w:r w:rsidR="00C84F53" w:rsidRPr="00004364">
        <w:t>E</w:t>
      </w:r>
      <w:r w:rsidRPr="00004364">
        <w:t>quipment on the paved surfaces only.</w:t>
      </w:r>
    </w:p>
    <w:p w14:paraId="517EEF1E" w14:textId="77777777" w:rsidR="00845728" w:rsidRPr="00004364" w:rsidRDefault="00845728" w:rsidP="00845728"/>
    <w:p w14:paraId="0DA82466" w14:textId="03B2019A" w:rsidR="00845728" w:rsidRPr="00004364" w:rsidRDefault="00845728" w:rsidP="00845728">
      <w:r w:rsidRPr="00004364">
        <w:t xml:space="preserve">In the immediate area of the high pressure gas lines, when moving any </w:t>
      </w:r>
      <w:r w:rsidR="00C84F53" w:rsidRPr="00004364">
        <w:t>E</w:t>
      </w:r>
      <w:r w:rsidRPr="00004364">
        <w:t>quipment, excavating, driving piles, pounding guardrail posts, boring, or other road construction activities, the Contractor</w:t>
      </w:r>
      <w:r w:rsidR="002246F7" w:rsidRPr="00004364">
        <w:t xml:space="preserve"> shall increase the </w:t>
      </w:r>
      <w:r w:rsidR="00B16F2D">
        <w:t>tolerance</w:t>
      </w:r>
      <w:r w:rsidR="002246F7" w:rsidRPr="00004364">
        <w:t xml:space="preserve"> z</w:t>
      </w:r>
      <w:r w:rsidRPr="00004364">
        <w:t>one from 24 inches, as defined in OAR 952</w:t>
      </w:r>
      <w:r w:rsidRPr="00004364">
        <w:noBreakHyphen/>
        <w:t>001</w:t>
      </w:r>
      <w:r w:rsidRPr="00004364">
        <w:noBreakHyphen/>
        <w:t>010, to 10 feet.</w:t>
      </w:r>
      <w:r w:rsidR="006709DD" w:rsidRPr="00004364">
        <w:t xml:space="preserve"> </w:t>
      </w:r>
      <w:r w:rsidRPr="00004364">
        <w:t>Exceptions require written approval from the Gas Utility.</w:t>
      </w:r>
      <w:r w:rsidR="006709DD" w:rsidRPr="00004364">
        <w:t xml:space="preserve"> </w:t>
      </w:r>
      <w:r w:rsidRPr="00004364">
        <w:t xml:space="preserve">The Contractor shall provide the Engineer a copy of the written approval of the exception before beginning </w:t>
      </w:r>
      <w:r w:rsidR="001F7851" w:rsidRPr="00004364">
        <w:t>W</w:t>
      </w:r>
      <w:r w:rsidRPr="00004364">
        <w:t>ork.</w:t>
      </w:r>
    </w:p>
    <w:p w14:paraId="06891002" w14:textId="77777777" w:rsidR="00845728" w:rsidRPr="00004364" w:rsidRDefault="00845728" w:rsidP="00845728"/>
    <w:p w14:paraId="5337E3FC" w14:textId="16595A75" w:rsidR="00845728" w:rsidRPr="00004364" w:rsidRDefault="00845728" w:rsidP="00845728">
      <w:pPr>
        <w:pStyle w:val="Instructions-Indented"/>
      </w:pPr>
      <w:r w:rsidRPr="00004364">
        <w:t>(Use the following paragraphs if a Gas Utility is listed above or may have facilities within the project limits.</w:t>
      </w:r>
      <w:r w:rsidR="006709DD" w:rsidRPr="00004364">
        <w:t xml:space="preserve"> </w:t>
      </w:r>
      <w:r w:rsidRPr="00004364">
        <w:t>Delete a Utility and contact phone number below if the Utility Coordinator determines that the Utility is not present within the Project Limits.)</w:t>
      </w:r>
    </w:p>
    <w:p w14:paraId="22320A6C" w14:textId="77777777" w:rsidR="00845728" w:rsidRPr="00004364" w:rsidRDefault="00845728" w:rsidP="00845728"/>
    <w:p w14:paraId="74C69CD6" w14:textId="77777777" w:rsidR="00845728" w:rsidRPr="00004364" w:rsidRDefault="00845728" w:rsidP="00845728">
      <w:r w:rsidRPr="00004364">
        <w:t>In the event of an emergency, and in addition to the calls required by the Utilities notification system, the Contractor shall call:</w:t>
      </w:r>
    </w:p>
    <w:p w14:paraId="027BA226" w14:textId="77777777" w:rsidR="00845728" w:rsidRPr="00004364" w:rsidRDefault="00845728" w:rsidP="00845728"/>
    <w:p w14:paraId="12E569C2" w14:textId="2C1B7739" w:rsidR="00B6162C" w:rsidRPr="00004364" w:rsidRDefault="00AF2F98" w:rsidP="00845728">
      <w:pPr>
        <w:pStyle w:val="Bullet1"/>
      </w:pPr>
      <w:r w:rsidRPr="00004364">
        <w:t xml:space="preserve">Marathon Petroleum Corporation / </w:t>
      </w:r>
      <w:r w:rsidR="00B6162C" w:rsidRPr="00004364">
        <w:t>Andeavor 1-800-725-1514; or</w:t>
      </w:r>
    </w:p>
    <w:p w14:paraId="5C084E90" w14:textId="061705EE" w:rsidR="00845728" w:rsidRPr="00004364" w:rsidRDefault="00845728" w:rsidP="00B6162C">
      <w:pPr>
        <w:pStyle w:val="Bullet1-After1st"/>
      </w:pPr>
      <w:r w:rsidRPr="00004364">
        <w:t>Avista Corporation 1-800-227-9187; or</w:t>
      </w:r>
    </w:p>
    <w:p w14:paraId="45BAE473" w14:textId="77777777" w:rsidR="00845728" w:rsidRPr="00004364" w:rsidRDefault="00845728" w:rsidP="00552800">
      <w:pPr>
        <w:pStyle w:val="Bullet1-After1st"/>
      </w:pPr>
      <w:r w:rsidRPr="00004364">
        <w:t>Cascade Natural Gas Corporation 1-888-522-1130; or</w:t>
      </w:r>
    </w:p>
    <w:p w14:paraId="3C4B35C1" w14:textId="249DAF29" w:rsidR="00B6162C" w:rsidRPr="00004364" w:rsidRDefault="00B6162C" w:rsidP="00552800">
      <w:pPr>
        <w:pStyle w:val="Bullet1-After1st"/>
      </w:pPr>
      <w:r w:rsidRPr="00004364">
        <w:t>Kinder-Morgan Energy 503-224-3390; or</w:t>
      </w:r>
    </w:p>
    <w:p w14:paraId="2DDADD1B" w14:textId="77777777" w:rsidR="00845728" w:rsidRPr="00004364" w:rsidRDefault="00845728" w:rsidP="00552800">
      <w:pPr>
        <w:pStyle w:val="Bullet1-After1st"/>
      </w:pPr>
      <w:r w:rsidRPr="00004364">
        <w:t>Northwest Natural Gas 1-800-882-3377; or</w:t>
      </w:r>
    </w:p>
    <w:p w14:paraId="406119AB" w14:textId="77777777" w:rsidR="00845728" w:rsidRPr="00004364" w:rsidRDefault="00845728" w:rsidP="00845728">
      <w:pPr>
        <w:pStyle w:val="Bullet1-After1st"/>
      </w:pPr>
      <w:r w:rsidRPr="00004364">
        <w:t>Ruby Pipeline (LNG) 1-877-712-2288; or</w:t>
      </w:r>
    </w:p>
    <w:p w14:paraId="1068E9D4" w14:textId="77777777" w:rsidR="00845728" w:rsidRPr="00004364" w:rsidRDefault="00845728" w:rsidP="00845728">
      <w:pPr>
        <w:pStyle w:val="Bullet1-After1st"/>
      </w:pPr>
      <w:r w:rsidRPr="00004364">
        <w:t>TransCanada GTN 1-800-447-8066; or</w:t>
      </w:r>
    </w:p>
    <w:p w14:paraId="23DF1C12" w14:textId="0F9270F8" w:rsidR="00845728" w:rsidRPr="00004364" w:rsidRDefault="00845728" w:rsidP="00845728">
      <w:pPr>
        <w:pStyle w:val="Bullet1-After1st"/>
      </w:pPr>
      <w:r w:rsidRPr="00004364">
        <w:t>Williams Pipeline 1-801-584-6948</w:t>
      </w:r>
      <w:r w:rsidR="00B6162C" w:rsidRPr="00004364">
        <w:t>.</w:t>
      </w:r>
    </w:p>
    <w:p w14:paraId="13B53855" w14:textId="20628FB0" w:rsidR="00B6162C" w:rsidRPr="00004364" w:rsidRDefault="00B6162C" w:rsidP="00B6162C"/>
    <w:p w14:paraId="6B50FEB8" w14:textId="77777777" w:rsidR="00AF2F98" w:rsidRPr="00004364" w:rsidRDefault="00AF2F98" w:rsidP="00AF2F98">
      <w:pPr>
        <w:pStyle w:val="Instructions-Center"/>
      </w:pPr>
      <w:r w:rsidRPr="00004364">
        <w:t>[ End Gas Utilities ]</w:t>
      </w:r>
    </w:p>
    <w:p w14:paraId="002F0D9C" w14:textId="77777777" w:rsidR="00AF2F98" w:rsidRPr="00004364" w:rsidRDefault="00AF2F98" w:rsidP="00B6162C"/>
    <w:p w14:paraId="2A3EDA30" w14:textId="0B8B50A1" w:rsidR="00B6162C" w:rsidRPr="00004364" w:rsidRDefault="00B6162C" w:rsidP="00B6162C">
      <w:pPr>
        <w:pStyle w:val="Instructions-Indented"/>
      </w:pPr>
      <w:r w:rsidRPr="00004364">
        <w:t xml:space="preserve">(Use the following Power Suppliers subsection when any of the following power supplier paragraphs are used. </w:t>
      </w:r>
      <w:r w:rsidR="00AF2F98" w:rsidRPr="00004364">
        <w:t>Replace "(Name of Utility(ies))" with the name of the Power Suppliers. Delete this option if Power Suppliers are not listed.</w:t>
      </w:r>
      <w:r w:rsidRPr="00004364">
        <w:t>)</w:t>
      </w:r>
    </w:p>
    <w:p w14:paraId="48453DF3" w14:textId="77777777" w:rsidR="00B6162C" w:rsidRPr="00004364" w:rsidRDefault="00B6162C" w:rsidP="00B6162C"/>
    <w:p w14:paraId="23667D4E" w14:textId="7AA0F99D" w:rsidR="00B6162C" w:rsidRPr="00004364" w:rsidRDefault="00AF2F98" w:rsidP="00B6162C">
      <w:pPr>
        <w:rPr>
          <w:b/>
        </w:rPr>
      </w:pPr>
      <w:r w:rsidRPr="00004364">
        <w:rPr>
          <w:b/>
        </w:rPr>
        <w:t xml:space="preserve">(Name of Utility(ies)) - </w:t>
      </w:r>
      <w:r w:rsidR="00B6162C" w:rsidRPr="00004364">
        <w:rPr>
          <w:b/>
        </w:rPr>
        <w:t>Power Suppliers - </w:t>
      </w:r>
    </w:p>
    <w:p w14:paraId="0090DEE3" w14:textId="77777777" w:rsidR="00845728" w:rsidRPr="00004364" w:rsidRDefault="00845728" w:rsidP="00845728"/>
    <w:p w14:paraId="50C34B35" w14:textId="77777777" w:rsidR="00845728" w:rsidRPr="00004364" w:rsidRDefault="00845728" w:rsidP="00845728">
      <w:pPr>
        <w:pStyle w:val="Instructions-Indented"/>
      </w:pPr>
      <w:r w:rsidRPr="00004364">
        <w:t>(Use the following paragraph when power lines overhang Work areas. Use either "18 feet" or "__ feet" and fill in the blank. Delete the language in orange parentheses that does not apply and delete all orange parentheses.)</w:t>
      </w:r>
    </w:p>
    <w:p w14:paraId="6F29188D" w14:textId="77777777" w:rsidR="00845728" w:rsidRPr="00004364" w:rsidRDefault="00845728" w:rsidP="00845728"/>
    <w:p w14:paraId="169FDEE6" w14:textId="60FF94C9" w:rsidR="00845728" w:rsidRPr="00004364" w:rsidRDefault="00845728" w:rsidP="00845728">
      <w:r w:rsidRPr="00004364">
        <w:t xml:space="preserve">Energized power lines overhang portions of the Work with a minimum vertical clearance of </w:t>
      </w:r>
      <w:r w:rsidRPr="00004364">
        <w:rPr>
          <w:b/>
          <w:i/>
          <w:color w:val="FF6600"/>
        </w:rPr>
        <w:t>(</w:t>
      </w:r>
      <w:r w:rsidRPr="00004364">
        <w:t>18 feet</w:t>
      </w:r>
      <w:r w:rsidRPr="00004364">
        <w:rPr>
          <w:b/>
          <w:i/>
          <w:color w:val="FF6600"/>
        </w:rPr>
        <w:t>)(</w:t>
      </w:r>
      <w:r w:rsidRPr="00004364">
        <w:t>__ feet</w:t>
      </w:r>
      <w:r w:rsidRPr="00004364">
        <w:rPr>
          <w:b/>
          <w:i/>
          <w:color w:val="FF6600"/>
        </w:rPr>
        <w:t>)</w:t>
      </w:r>
      <w:r w:rsidRPr="00004364">
        <w:t>.</w:t>
      </w:r>
      <w:r w:rsidR="006709DD" w:rsidRPr="00004364">
        <w:t xml:space="preserve"> </w:t>
      </w:r>
      <w:r w:rsidRPr="00004364">
        <w:t>The Contractor shall maintain at least 10 feet of safety clearance.</w:t>
      </w:r>
      <w:r w:rsidR="006709DD" w:rsidRPr="00004364">
        <w:t xml:space="preserve"> </w:t>
      </w:r>
      <w:r w:rsidRPr="00004364">
        <w:t>Exceptions require written approval from the Power Supplier</w:t>
      </w:r>
      <w:r w:rsidR="00DF20C5" w:rsidRPr="00004364">
        <w:t>(s) and may require an on</w:t>
      </w:r>
      <w:r w:rsidR="00DF20C5" w:rsidRPr="00004364">
        <w:noBreakHyphen/>
        <w:t>s</w:t>
      </w:r>
      <w:r w:rsidRPr="00004364">
        <w:t>ite safety watcher, at no cost to the Contractor.</w:t>
      </w:r>
      <w:r w:rsidR="006709DD" w:rsidRPr="00004364">
        <w:t xml:space="preserve"> </w:t>
      </w:r>
      <w:r w:rsidRPr="00004364">
        <w:t xml:space="preserve">The Contractor shall provide the Engineer a copy of the written approval of exception before beginning </w:t>
      </w:r>
      <w:r w:rsidR="00126A3A" w:rsidRPr="00004364">
        <w:t>W</w:t>
      </w:r>
      <w:r w:rsidRPr="00004364">
        <w:t>ork.</w:t>
      </w:r>
    </w:p>
    <w:p w14:paraId="0E36D2D5" w14:textId="77777777" w:rsidR="00845728" w:rsidRPr="00004364" w:rsidRDefault="00845728" w:rsidP="00845728"/>
    <w:p w14:paraId="6842EE79" w14:textId="13D2DA75" w:rsidR="00845728" w:rsidRPr="00004364" w:rsidRDefault="00845728" w:rsidP="00845728">
      <w:pPr>
        <w:pStyle w:val="Instructions-Indented"/>
      </w:pPr>
      <w:r w:rsidRPr="00004364">
        <w:t>(Use the following paragraph when power lines are beneath Work areas.</w:t>
      </w:r>
      <w:r w:rsidR="006709DD" w:rsidRPr="00004364">
        <w:t xml:space="preserve"> </w:t>
      </w:r>
      <w:r w:rsidRPr="00004364">
        <w:t>For example: Bridge deck rehab.)</w:t>
      </w:r>
    </w:p>
    <w:p w14:paraId="6AC38187" w14:textId="77777777" w:rsidR="00845728" w:rsidRPr="00004364" w:rsidRDefault="00845728" w:rsidP="00845728"/>
    <w:p w14:paraId="694D159F" w14:textId="7DF0A657" w:rsidR="00845728" w:rsidRPr="00004364" w:rsidRDefault="00845728" w:rsidP="00845728">
      <w:r w:rsidRPr="00004364">
        <w:t>The Contractor shall maintain at least 10 feet of safety clearance from energized power lines.</w:t>
      </w:r>
      <w:r w:rsidR="006709DD" w:rsidRPr="00004364">
        <w:t xml:space="preserve"> </w:t>
      </w:r>
      <w:r w:rsidRPr="00004364">
        <w:t>Exceptions require written approval from Power Supplier</w:t>
      </w:r>
      <w:r w:rsidR="00DF20C5" w:rsidRPr="00004364">
        <w:t>(s) and will require an on</w:t>
      </w:r>
      <w:r w:rsidR="00DF20C5" w:rsidRPr="00004364">
        <w:noBreakHyphen/>
        <w:t>s</w:t>
      </w:r>
      <w:r w:rsidRPr="00004364">
        <w:t>ite safety watcher at no cost to the Contractor.</w:t>
      </w:r>
      <w:r w:rsidR="006709DD" w:rsidRPr="00004364">
        <w:t xml:space="preserve"> </w:t>
      </w:r>
      <w:r w:rsidRPr="00004364">
        <w:t xml:space="preserve">The Contractor shall provide the Engineer with a copy of the written approval of exception before beginning </w:t>
      </w:r>
      <w:r w:rsidR="00126A3A" w:rsidRPr="00004364">
        <w:t>W</w:t>
      </w:r>
      <w:r w:rsidRPr="00004364">
        <w:t>ork.</w:t>
      </w:r>
    </w:p>
    <w:p w14:paraId="0E879960" w14:textId="5E4D14EF" w:rsidR="00AF2F98" w:rsidRPr="00004364" w:rsidRDefault="00AF2F98" w:rsidP="00845728"/>
    <w:p w14:paraId="2CA39F2B" w14:textId="5E378D3E" w:rsidR="00845728" w:rsidRPr="00004364" w:rsidRDefault="00845728" w:rsidP="00845728">
      <w:pPr>
        <w:pStyle w:val="Instructions-Indented"/>
      </w:pPr>
      <w:r w:rsidRPr="00004364">
        <w:t>(Use th</w:t>
      </w:r>
      <w:r w:rsidR="00126A3A" w:rsidRPr="00004364">
        <w:t>e foll</w:t>
      </w:r>
      <w:r w:rsidR="006709DD" w:rsidRPr="00004364">
        <w:t>o</w:t>
      </w:r>
      <w:r w:rsidR="00126A3A" w:rsidRPr="00004364">
        <w:t>w</w:t>
      </w:r>
      <w:r w:rsidR="006709DD" w:rsidRPr="00004364">
        <w:t>i</w:t>
      </w:r>
      <w:r w:rsidR="00126A3A" w:rsidRPr="00004364">
        <w:t>ng</w:t>
      </w:r>
      <w:r w:rsidRPr="00004364">
        <w:t xml:space="preserve"> paragraph when requested by the Utility Coordinator.</w:t>
      </w:r>
      <w:r w:rsidR="006709DD" w:rsidRPr="00004364">
        <w:t xml:space="preserve"> </w:t>
      </w:r>
      <w:r w:rsidRPr="00004364">
        <w:t>Fill in the blanks.)</w:t>
      </w:r>
    </w:p>
    <w:p w14:paraId="1C1DF5BC" w14:textId="77777777" w:rsidR="00845728" w:rsidRPr="00004364" w:rsidRDefault="00845728" w:rsidP="00845728"/>
    <w:p w14:paraId="44690137" w14:textId="77777777" w:rsidR="00845728" w:rsidRPr="00004364" w:rsidRDefault="00845728" w:rsidP="00845728">
      <w:r w:rsidRPr="00004364">
        <w:t>The Contractor shall coordinate with the Power Supplier(s) to perform Work within ___ feet of the aerial power line during __</w:t>
      </w:r>
      <w:r w:rsidRPr="00004364">
        <w:rPr>
          <w:b/>
          <w:i/>
          <w:color w:val="FF6600"/>
          <w:u w:val="single"/>
        </w:rPr>
        <w:t>(</w:t>
      </w:r>
      <w:r w:rsidRPr="00004364">
        <w:rPr>
          <w:i/>
          <w:u w:val="single"/>
        </w:rPr>
        <w:t>Insert specific dates when the Power Supplier(s) cannot de</w:t>
      </w:r>
      <w:r w:rsidRPr="00004364">
        <w:rPr>
          <w:i/>
          <w:u w:val="single"/>
        </w:rPr>
        <w:noBreakHyphen/>
        <w:t>energize their system due to high loads</w:t>
      </w:r>
      <w:r w:rsidRPr="00004364">
        <w:rPr>
          <w:b/>
          <w:i/>
          <w:color w:val="FF6600"/>
          <w:u w:val="single"/>
        </w:rPr>
        <w:t>)</w:t>
      </w:r>
      <w:r w:rsidRPr="00004364">
        <w:t>__ when the Power Supplier(s) cannot de</w:t>
      </w:r>
      <w:r w:rsidRPr="00004364">
        <w:noBreakHyphen/>
        <w:t>energize the power facility.</w:t>
      </w:r>
    </w:p>
    <w:p w14:paraId="0B60859B" w14:textId="564E2632" w:rsidR="00845728" w:rsidRPr="00004364" w:rsidRDefault="00845728" w:rsidP="00845728"/>
    <w:p w14:paraId="3BA3A435" w14:textId="77777777" w:rsidR="00AF2F98" w:rsidRPr="00004364" w:rsidRDefault="00AF2F98" w:rsidP="00AF2F98">
      <w:pPr>
        <w:pStyle w:val="Instructions-Center"/>
      </w:pPr>
      <w:r w:rsidRPr="00004364">
        <w:t>[ End Power Suppliers ]</w:t>
      </w:r>
    </w:p>
    <w:p w14:paraId="0F1C239C" w14:textId="77777777" w:rsidR="00AF2F98" w:rsidRPr="00004364" w:rsidRDefault="00AF2F98" w:rsidP="00845728"/>
    <w:p w14:paraId="10F250FF" w14:textId="4C3B6F49" w:rsidR="00845728" w:rsidRPr="00004364" w:rsidRDefault="00845728" w:rsidP="00845728">
      <w:pPr>
        <w:pStyle w:val="Instructions-Indented"/>
      </w:pPr>
      <w:r w:rsidRPr="00004364">
        <w:t>(Use th</w:t>
      </w:r>
      <w:r w:rsidR="00126A3A" w:rsidRPr="00004364">
        <w:t>e following</w:t>
      </w:r>
      <w:r w:rsidRPr="00004364">
        <w:t xml:space="preserve"> </w:t>
      </w:r>
      <w:r w:rsidR="00B6162C" w:rsidRPr="00004364">
        <w:t xml:space="preserve">Telecommunication Utilities subsection </w:t>
      </w:r>
      <w:r w:rsidRPr="00004364">
        <w:t>when requested by the Utility Coordinator.</w:t>
      </w:r>
      <w:r w:rsidR="006709DD" w:rsidRPr="00004364">
        <w:t xml:space="preserve"> </w:t>
      </w:r>
      <w:r w:rsidR="00AF2F98" w:rsidRPr="00004364">
        <w:t>Replace "(Name of Utility(ies))" with the name of the Telecommunication Utilities.</w:t>
      </w:r>
      <w:r w:rsidR="00AF2F98" w:rsidRPr="00004364" w:rsidDel="00870A64">
        <w:t xml:space="preserve"> </w:t>
      </w:r>
      <w:r w:rsidR="00B6162C" w:rsidRPr="00004364">
        <w:t xml:space="preserve"> </w:t>
      </w:r>
      <w:r w:rsidR="00AF2F98" w:rsidRPr="00004364">
        <w:t xml:space="preserve">Delete this option if Telecommunication Utilities are not listed. </w:t>
      </w:r>
      <w:r w:rsidRPr="00004364">
        <w:t>Delete the language in orange parentheses that does not apply and delete all orange parentheses.</w:t>
      </w:r>
      <w:r w:rsidR="00B6162C" w:rsidRPr="00004364">
        <w:t>)</w:t>
      </w:r>
    </w:p>
    <w:p w14:paraId="3B19F744" w14:textId="6220114C" w:rsidR="00845728" w:rsidRPr="00004364" w:rsidRDefault="00845728" w:rsidP="00845728"/>
    <w:p w14:paraId="03447504" w14:textId="1C55342E" w:rsidR="00AF2F98" w:rsidRPr="00004364" w:rsidRDefault="00AF2F98" w:rsidP="00AF2F98">
      <w:pPr>
        <w:pStyle w:val="Instructions-Center"/>
      </w:pPr>
      <w:r w:rsidRPr="00004364">
        <w:t>[ Begin Telecommunication Utilities ]</w:t>
      </w:r>
    </w:p>
    <w:p w14:paraId="32E18FC1" w14:textId="77777777" w:rsidR="00AF2F98" w:rsidRPr="00004364" w:rsidRDefault="00AF2F98" w:rsidP="00845728"/>
    <w:p w14:paraId="1ECF6EF8" w14:textId="73CAEE57" w:rsidR="00AF2F98" w:rsidRPr="00004364" w:rsidRDefault="00AF2F98" w:rsidP="00845728">
      <w:r w:rsidRPr="00004364">
        <w:rPr>
          <w:b/>
        </w:rPr>
        <w:t>(Name of Utility(ies)) -</w:t>
      </w:r>
      <w:r w:rsidR="00B6162C" w:rsidRPr="00004364">
        <w:rPr>
          <w:b/>
        </w:rPr>
        <w:t> Telecommunication Utilities</w:t>
      </w:r>
      <w:r w:rsidR="00B6162C" w:rsidRPr="00004364">
        <w:t> - </w:t>
      </w:r>
      <w:r w:rsidR="00845728" w:rsidRPr="00004364">
        <w:t xml:space="preserve">The Contractor shall obtain written approval from Telecommunication Utilities that have fiber optic communication cable facilities, for excavating </w:t>
      </w:r>
      <w:r w:rsidR="00845728" w:rsidRPr="00004364">
        <w:rPr>
          <w:b/>
          <w:i/>
          <w:color w:val="FF6600"/>
        </w:rPr>
        <w:t>(</w:t>
      </w:r>
      <w:r w:rsidR="00845728" w:rsidRPr="00004364">
        <w:t>or blasting</w:t>
      </w:r>
      <w:r w:rsidR="00845728" w:rsidRPr="00004364">
        <w:rPr>
          <w:b/>
          <w:i/>
          <w:color w:val="FF6600"/>
        </w:rPr>
        <w:t>)</w:t>
      </w:r>
      <w:r w:rsidR="00845728" w:rsidRPr="00004364">
        <w:t xml:space="preserve"> within 10 feet of a buried fiber optic communications cable.</w:t>
      </w:r>
      <w:r w:rsidR="006709DD" w:rsidRPr="00004364">
        <w:t xml:space="preserve"> </w:t>
      </w:r>
      <w:r w:rsidR="00845728" w:rsidRPr="00004364">
        <w:t>Telecommunic</w:t>
      </w:r>
      <w:r w:rsidR="00DF20C5" w:rsidRPr="00004364">
        <w:t>ation Utilities may require an on</w:t>
      </w:r>
      <w:r w:rsidR="00DF20C5" w:rsidRPr="00004364">
        <w:noBreakHyphen/>
        <w:t>s</w:t>
      </w:r>
      <w:r w:rsidR="00845728" w:rsidRPr="00004364">
        <w:t xml:space="preserve">ite safety </w:t>
      </w:r>
      <w:r w:rsidR="00845728" w:rsidRPr="00004364">
        <w:rPr>
          <w:b/>
          <w:i/>
          <w:color w:val="FF6600"/>
        </w:rPr>
        <w:t>(</w:t>
      </w:r>
      <w:r w:rsidR="00845728" w:rsidRPr="00004364">
        <w:t>watcher</w:t>
      </w:r>
      <w:r w:rsidR="00845728" w:rsidRPr="00004364">
        <w:rPr>
          <w:b/>
          <w:i/>
          <w:color w:val="FF6600"/>
        </w:rPr>
        <w:t>)(</w:t>
      </w:r>
      <w:r w:rsidR="00845728" w:rsidRPr="00004364">
        <w:t>representative</w:t>
      </w:r>
      <w:r w:rsidR="00845728" w:rsidRPr="00004364">
        <w:rPr>
          <w:b/>
          <w:i/>
          <w:color w:val="FF6600"/>
        </w:rPr>
        <w:t>)</w:t>
      </w:r>
      <w:r w:rsidR="00845728" w:rsidRPr="00004364">
        <w:t xml:space="preserve"> at no cost to the Contractor for monitoring purposes.</w:t>
      </w:r>
      <w:r w:rsidR="006709DD" w:rsidRPr="00004364">
        <w:t xml:space="preserve"> </w:t>
      </w:r>
      <w:r w:rsidR="00845728" w:rsidRPr="00004364">
        <w:t xml:space="preserve">The Contractor shall provide the Engineer a copy of the written approval before beginning </w:t>
      </w:r>
      <w:r w:rsidR="00126A3A" w:rsidRPr="00004364">
        <w:t>W</w:t>
      </w:r>
      <w:r w:rsidR="00845728" w:rsidRPr="00004364">
        <w:t>ork.</w:t>
      </w:r>
    </w:p>
    <w:p w14:paraId="0665CDC5" w14:textId="19D503CF" w:rsidR="00AF2F98" w:rsidRPr="00004364" w:rsidRDefault="00AF2F98" w:rsidP="00AF2F98">
      <w:pPr>
        <w:pStyle w:val="Instructions-Center"/>
      </w:pPr>
      <w:r w:rsidRPr="00004364">
        <w:t>[ End Telecommunication Utilities ]</w:t>
      </w:r>
    </w:p>
    <w:p w14:paraId="284669C4" w14:textId="77777777" w:rsidR="00B6162C" w:rsidRPr="00004364" w:rsidRDefault="00B6162C" w:rsidP="00AF2F98"/>
    <w:p w14:paraId="30545C18" w14:textId="73583CD5" w:rsidR="00B6162C" w:rsidRPr="00004364" w:rsidRDefault="00B6162C" w:rsidP="00B6162C">
      <w:pPr>
        <w:pStyle w:val="Instructions-Indented"/>
      </w:pPr>
      <w:r w:rsidRPr="00004364">
        <w:t>(Use the following Bonneville Power Administration subsection when Bonneville Power Administration is listed in the above table. Delete this option if Bonneville Power Administration is not listed.)</w:t>
      </w:r>
    </w:p>
    <w:p w14:paraId="2F5DE108" w14:textId="0C9A4DF8" w:rsidR="00B6162C" w:rsidRPr="00004364" w:rsidRDefault="00B6162C" w:rsidP="00B6162C">
      <w:pPr>
        <w:pStyle w:val="Indent1"/>
      </w:pPr>
    </w:p>
    <w:p w14:paraId="2FCFA1C4" w14:textId="77777777" w:rsidR="00AF2F98" w:rsidRPr="00004364" w:rsidRDefault="00AF2F98" w:rsidP="00AF2F98">
      <w:pPr>
        <w:pStyle w:val="Instructions-Center"/>
      </w:pPr>
      <w:r w:rsidRPr="00004364">
        <w:t>[ Begin Bonneville Power Administration ]</w:t>
      </w:r>
    </w:p>
    <w:p w14:paraId="16ADD6DF" w14:textId="77777777" w:rsidR="00AF2F98" w:rsidRPr="00004364" w:rsidRDefault="00AF2F98" w:rsidP="00B6162C">
      <w:pPr>
        <w:pStyle w:val="Indent1"/>
      </w:pPr>
    </w:p>
    <w:p w14:paraId="3F8EC15B" w14:textId="1B22BF60" w:rsidR="00B6162C" w:rsidRPr="00004364" w:rsidRDefault="00B6162C" w:rsidP="00B6162C">
      <w:pPr>
        <w:pStyle w:val="Indent1"/>
      </w:pPr>
      <w:r w:rsidRPr="00004364">
        <w:rPr>
          <w:b/>
        </w:rPr>
        <w:t>Bonneville Power Administration (BPA)</w:t>
      </w:r>
      <w:r w:rsidRPr="00004364">
        <w:t> - </w:t>
      </w:r>
    </w:p>
    <w:p w14:paraId="629C848B" w14:textId="77777777" w:rsidR="00B6162C" w:rsidRPr="00004364" w:rsidRDefault="00B6162C" w:rsidP="00B6162C">
      <w:pPr>
        <w:pStyle w:val="Indent1"/>
      </w:pPr>
    </w:p>
    <w:p w14:paraId="2995A316" w14:textId="1A6C6094" w:rsidR="00B6162C" w:rsidRPr="00004364" w:rsidRDefault="00B6162C" w:rsidP="00B6162C">
      <w:pPr>
        <w:pStyle w:val="Instructions-Indented"/>
      </w:pPr>
      <w:r w:rsidRPr="00004364">
        <w:lastRenderedPageBreak/>
        <w:t xml:space="preserve">(Insert the number of feet in the blank. Any other modifications to the BPA section must be approved by the State Utility Liaison and the </w:t>
      </w:r>
      <w:r w:rsidR="004254A4" w:rsidRPr="00004364">
        <w:t>State</w:t>
      </w:r>
      <w:r w:rsidRPr="00004364">
        <w:t xml:space="preserve"> Specifications Engineer.)</w:t>
      </w:r>
    </w:p>
    <w:p w14:paraId="6C9E4D9E" w14:textId="77777777" w:rsidR="00B6162C" w:rsidRPr="00004364" w:rsidRDefault="00B6162C" w:rsidP="00B6162C">
      <w:pPr>
        <w:pStyle w:val="Indent1"/>
      </w:pPr>
    </w:p>
    <w:p w14:paraId="1014A34F" w14:textId="284CC94B" w:rsidR="00B6162C" w:rsidRPr="00004364" w:rsidRDefault="00B6162C" w:rsidP="00B6162C">
      <w:pPr>
        <w:pStyle w:val="Indent1"/>
      </w:pPr>
      <w:r w:rsidRPr="00004364">
        <w:t xml:space="preserve">Energized transmission power lines may overhang portions of the Work with a minimum vertical clearance of ___ feet. The Contractor shall maintain a safety clearance of at least 20 feet vertically between construction </w:t>
      </w:r>
      <w:r w:rsidR="00C84F53" w:rsidRPr="00004364">
        <w:t>E</w:t>
      </w:r>
      <w:r w:rsidRPr="00004364">
        <w:t>quipment or vehicles and the transmission power lines.</w:t>
      </w:r>
    </w:p>
    <w:p w14:paraId="02C9B963" w14:textId="77777777" w:rsidR="00B6162C" w:rsidRPr="00004364" w:rsidRDefault="00B6162C" w:rsidP="00B6162C">
      <w:pPr>
        <w:pStyle w:val="Indent1"/>
      </w:pPr>
    </w:p>
    <w:p w14:paraId="0FD9BA79" w14:textId="24D2F832" w:rsidR="00B6162C" w:rsidRPr="00004364" w:rsidRDefault="00B6162C" w:rsidP="00B6162C">
      <w:pPr>
        <w:pStyle w:val="Indent1"/>
      </w:pPr>
      <w:r w:rsidRPr="00004364">
        <w:t xml:space="preserve">The Contractor shall maintain a safety clearance of at least 50 feet horizontally between construction </w:t>
      </w:r>
      <w:r w:rsidR="00C84F53" w:rsidRPr="00004364">
        <w:t>E</w:t>
      </w:r>
      <w:r w:rsidRPr="00004364">
        <w:t>quipment or vehicles and the point where steel lattice tower legs, wood poles, steel poles, concrete poles, concrete foundation and guy wires enter the earth.</w:t>
      </w:r>
    </w:p>
    <w:p w14:paraId="2ED36D95" w14:textId="77777777" w:rsidR="00B6162C" w:rsidRPr="00004364" w:rsidRDefault="00B6162C" w:rsidP="00B6162C">
      <w:pPr>
        <w:pStyle w:val="Indent1"/>
      </w:pPr>
    </w:p>
    <w:p w14:paraId="001FAB66" w14:textId="2A3121E9" w:rsidR="00B6162C" w:rsidRPr="00004364" w:rsidRDefault="00B6162C" w:rsidP="00B6162C">
      <w:pPr>
        <w:pStyle w:val="Instructions-Indented"/>
      </w:pPr>
      <w:r w:rsidRPr="00004364">
        <w:t>(Use the following four paragraphs when a BPA safety watcher is required, as requested by the Utility Coordi</w:t>
      </w:r>
      <w:r w:rsidR="00DF20C5" w:rsidRPr="00004364">
        <w:t>nator. Include subsections 00223</w:t>
      </w:r>
      <w:r w:rsidRPr="00004364">
        <w:t>.33, .48(c), .88, &amp; .98 in SP0022</w:t>
      </w:r>
      <w:r w:rsidR="00DF20C5" w:rsidRPr="00004364">
        <w:t>3</w:t>
      </w:r>
      <w:r w:rsidRPr="00004364">
        <w:t>.)</w:t>
      </w:r>
    </w:p>
    <w:p w14:paraId="59FF195B" w14:textId="77777777" w:rsidR="00B6162C" w:rsidRPr="00004364" w:rsidRDefault="00B6162C" w:rsidP="00B6162C">
      <w:pPr>
        <w:pStyle w:val="Indent1"/>
      </w:pPr>
    </w:p>
    <w:p w14:paraId="2A7CA5D5" w14:textId="29416C3D" w:rsidR="00B6162C" w:rsidRPr="00004364" w:rsidRDefault="00B6162C" w:rsidP="00B6162C">
      <w:pPr>
        <w:pStyle w:val="Indent1"/>
      </w:pPr>
      <w:r w:rsidRPr="00004364">
        <w:t>BPA operates within the Project</w:t>
      </w:r>
      <w:r w:rsidR="00DF20C5" w:rsidRPr="00004364">
        <w:t xml:space="preserve"> limits and requires an on-s</w:t>
      </w:r>
      <w:r w:rsidRPr="00004364">
        <w:t>ite s</w:t>
      </w:r>
      <w:r w:rsidR="00DF20C5" w:rsidRPr="00004364">
        <w:t>afety watcher (see Section 00223). An on-s</w:t>
      </w:r>
      <w:r w:rsidRPr="00004364">
        <w:t>ite safety watcher is required when any of the following apply:</w:t>
      </w:r>
    </w:p>
    <w:p w14:paraId="0AF2A237" w14:textId="77777777" w:rsidR="00B6162C" w:rsidRPr="00004364" w:rsidRDefault="00B6162C" w:rsidP="00B6162C">
      <w:pPr>
        <w:pStyle w:val="Indent1"/>
      </w:pPr>
    </w:p>
    <w:p w14:paraId="1945D68C" w14:textId="77777777" w:rsidR="00B6162C" w:rsidRPr="00004364" w:rsidRDefault="00B6162C" w:rsidP="00B6162C">
      <w:pPr>
        <w:pStyle w:val="Bullet2"/>
      </w:pPr>
      <w:r w:rsidRPr="00004364">
        <w:t>The Contractor is performing Work within the limits of a BPA easement or BPA Right</w:t>
      </w:r>
      <w:r w:rsidRPr="00004364">
        <w:noBreakHyphen/>
        <w:t>of</w:t>
      </w:r>
      <w:r w:rsidRPr="00004364">
        <w:noBreakHyphen/>
        <w:t>Way; or</w:t>
      </w:r>
    </w:p>
    <w:p w14:paraId="2744860A" w14:textId="77777777" w:rsidR="00B6162C" w:rsidRPr="00004364" w:rsidRDefault="00B6162C" w:rsidP="00B6162C">
      <w:pPr>
        <w:pStyle w:val="Bullet2-After1st"/>
      </w:pPr>
      <w:r w:rsidRPr="00004364">
        <w:t>The Contractor is performing Work within 100 feet of a BPA facility.</w:t>
      </w:r>
    </w:p>
    <w:p w14:paraId="0AD6E48F" w14:textId="77777777" w:rsidR="00B6162C" w:rsidRPr="00004364" w:rsidRDefault="00B6162C" w:rsidP="00B6162C">
      <w:pPr>
        <w:pStyle w:val="Indent1"/>
      </w:pPr>
    </w:p>
    <w:p w14:paraId="710AFAE4" w14:textId="77777777" w:rsidR="00B6162C" w:rsidRPr="00004364" w:rsidRDefault="00B6162C" w:rsidP="00B6162C">
      <w:pPr>
        <w:pStyle w:val="Indent1"/>
      </w:pPr>
      <w:r w:rsidRPr="00004364">
        <w:t>The Contractor shall keep access to all BPA structures open and unobstructed at all times.</w:t>
      </w:r>
    </w:p>
    <w:p w14:paraId="4D47FED4" w14:textId="77777777" w:rsidR="00B6162C" w:rsidRPr="00004364" w:rsidRDefault="00B6162C" w:rsidP="00B6162C">
      <w:pPr>
        <w:pStyle w:val="Indent1"/>
      </w:pPr>
    </w:p>
    <w:p w14:paraId="5E07EA8C" w14:textId="4C88679C" w:rsidR="00B6162C" w:rsidRPr="00004364" w:rsidRDefault="00B6162C" w:rsidP="00B6162C">
      <w:pPr>
        <w:pStyle w:val="Indent1"/>
      </w:pPr>
      <w:r w:rsidRPr="00004364">
        <w:t xml:space="preserve">The Contractor shall not store flammable materials or refuel construction </w:t>
      </w:r>
      <w:r w:rsidR="00C84F53" w:rsidRPr="00004364">
        <w:t>E</w:t>
      </w:r>
      <w:r w:rsidRPr="00004364">
        <w:t>quipment or vehicles on BPA Right-of-Way.</w:t>
      </w:r>
    </w:p>
    <w:p w14:paraId="70BDED66" w14:textId="77777777" w:rsidR="00B6162C" w:rsidRPr="00004364" w:rsidRDefault="00B6162C" w:rsidP="00B6162C">
      <w:pPr>
        <w:pStyle w:val="Indent1"/>
      </w:pPr>
    </w:p>
    <w:p w14:paraId="41495B84" w14:textId="77777777" w:rsidR="00B6162C" w:rsidRPr="00004364" w:rsidRDefault="00B6162C" w:rsidP="00B6162C">
      <w:pPr>
        <w:pStyle w:val="Indent1"/>
      </w:pPr>
      <w:r w:rsidRPr="00004364">
        <w:t>In the event of an emergency, the Contractor shall call BPA Monroe Control Center (MCC) dispatch office at 1-509-465-1837, in addition to calls required by the Utilities notification system.</w:t>
      </w:r>
    </w:p>
    <w:p w14:paraId="39109ECD" w14:textId="0FA4CBE1" w:rsidR="00845728" w:rsidRPr="00004364" w:rsidRDefault="00845728" w:rsidP="00845728"/>
    <w:p w14:paraId="402E227F" w14:textId="770E6BE6" w:rsidR="00AF2F98" w:rsidRPr="00004364" w:rsidRDefault="00AF2F98" w:rsidP="00AF2F98">
      <w:pPr>
        <w:pStyle w:val="Instructions-Center"/>
      </w:pPr>
      <w:r w:rsidRPr="00004364">
        <w:t>[ End Bonneville Power Administration ]</w:t>
      </w:r>
    </w:p>
    <w:p w14:paraId="7F4E46DE" w14:textId="77777777" w:rsidR="00AF2F98" w:rsidRPr="00004364" w:rsidRDefault="00AF2F98" w:rsidP="00845728"/>
    <w:p w14:paraId="4DA8DE89" w14:textId="6768A5A6" w:rsidR="00845728" w:rsidRPr="00004364" w:rsidRDefault="00845728" w:rsidP="00845728">
      <w:pPr>
        <w:pStyle w:val="Instructions-Indented"/>
      </w:pPr>
      <w:r w:rsidRPr="00004364">
        <w:t xml:space="preserve">(Use the following lead-in </w:t>
      </w:r>
      <w:r w:rsidR="00126A3A" w:rsidRPr="00004364">
        <w:t xml:space="preserve">paragraph </w:t>
      </w:r>
      <w:r w:rsidRPr="00004364">
        <w:t>and subsection .50(g) on projects with utilities that may require adjustment. Check with the Utility Coordinator.)</w:t>
      </w:r>
    </w:p>
    <w:p w14:paraId="626E1338" w14:textId="77777777" w:rsidR="00845728" w:rsidRPr="00004364" w:rsidRDefault="00845728" w:rsidP="00845728"/>
    <w:p w14:paraId="33E4494D" w14:textId="77777777" w:rsidR="00845728" w:rsidRPr="00004364" w:rsidRDefault="00845728" w:rsidP="00845728">
      <w:r w:rsidRPr="00004364">
        <w:t>Add the following subsection:</w:t>
      </w:r>
    </w:p>
    <w:p w14:paraId="57DCCF69" w14:textId="77777777" w:rsidR="00845728" w:rsidRPr="00004364" w:rsidRDefault="00845728" w:rsidP="00845728"/>
    <w:p w14:paraId="4D0DD113" w14:textId="77777777" w:rsidR="00845728" w:rsidRPr="00004364" w:rsidRDefault="00845728" w:rsidP="00845728">
      <w:pPr>
        <w:tabs>
          <w:tab w:val="left" w:pos="990"/>
        </w:tabs>
        <w:rPr>
          <w:b/>
        </w:rPr>
      </w:pPr>
      <w:r w:rsidRPr="00004364">
        <w:rPr>
          <w:b/>
        </w:rPr>
        <w:t>00150.50(g)  Utility Information (Anticipated Relocations):</w:t>
      </w:r>
    </w:p>
    <w:p w14:paraId="261AAF41" w14:textId="77777777" w:rsidR="00845728" w:rsidRPr="00004364" w:rsidRDefault="00845728" w:rsidP="00845728"/>
    <w:p w14:paraId="68C212EC" w14:textId="619A4437" w:rsidR="00845728" w:rsidRPr="00004364" w:rsidRDefault="00845728" w:rsidP="00845728">
      <w:r w:rsidRPr="00004364">
        <w:t xml:space="preserve">The organizations </w:t>
      </w:r>
      <w:r w:rsidR="004742CF">
        <w:t>list</w:t>
      </w:r>
      <w:r w:rsidR="004779C9">
        <w:t>ed</w:t>
      </w:r>
      <w:r w:rsidR="004742CF">
        <w:t xml:space="preserve"> in Table 00150-2 </w:t>
      </w:r>
      <w:r w:rsidRPr="00004364">
        <w:t>may be adjusting Utilities within the limits of the Project during the period o</w:t>
      </w:r>
      <w:r w:rsidR="00634631">
        <w:t>f the Contract with relocation w</w:t>
      </w:r>
      <w:r w:rsidRPr="00004364">
        <w:t>ork estimated to be completed by the following dates and times:</w:t>
      </w:r>
    </w:p>
    <w:p w14:paraId="785CDE6B" w14:textId="77777777" w:rsidR="00845728" w:rsidRPr="00004364" w:rsidRDefault="00845728" w:rsidP="00845728"/>
    <w:p w14:paraId="1DCDA449" w14:textId="36489B5D" w:rsidR="00845728" w:rsidRPr="00004364" w:rsidRDefault="00845728" w:rsidP="00845728">
      <w:pPr>
        <w:pStyle w:val="Instructions-Indented"/>
      </w:pPr>
      <w:r w:rsidRPr="00004364">
        <w:t>(List utilities (companies) in the table and subsection</w:t>
      </w:r>
      <w:r w:rsidR="00B6162C" w:rsidRPr="00004364">
        <w:t>(s)</w:t>
      </w:r>
      <w:r w:rsidRPr="00004364">
        <w:t xml:space="preserve"> below in the following order:</w:t>
      </w:r>
    </w:p>
    <w:p w14:paraId="75245045" w14:textId="77777777" w:rsidR="00845728" w:rsidRPr="00004364" w:rsidRDefault="00845728" w:rsidP="00845728">
      <w:pPr>
        <w:pStyle w:val="Instructions-Bullet"/>
      </w:pPr>
      <w:r w:rsidRPr="00004364">
        <w:t>Gas</w:t>
      </w:r>
    </w:p>
    <w:p w14:paraId="0D285969" w14:textId="77777777" w:rsidR="00845728" w:rsidRPr="00004364" w:rsidRDefault="00845728" w:rsidP="00845728">
      <w:pPr>
        <w:pStyle w:val="Instructions-Bullet"/>
      </w:pPr>
      <w:r w:rsidRPr="00004364">
        <w:t>Power</w:t>
      </w:r>
    </w:p>
    <w:p w14:paraId="5FFACBA9" w14:textId="77777777" w:rsidR="00845728" w:rsidRPr="00004364" w:rsidRDefault="00845728" w:rsidP="00845728">
      <w:pPr>
        <w:pStyle w:val="Instructions-Bullet"/>
      </w:pPr>
      <w:r w:rsidRPr="00004364">
        <w:lastRenderedPageBreak/>
        <w:t>ODOT Electrical</w:t>
      </w:r>
    </w:p>
    <w:p w14:paraId="33640D47" w14:textId="77777777" w:rsidR="00845728" w:rsidRPr="00004364" w:rsidRDefault="00845728" w:rsidP="00845728">
      <w:pPr>
        <w:pStyle w:val="Instructions-Bullet"/>
      </w:pPr>
      <w:r w:rsidRPr="00004364">
        <w:t>Local Agency Electrical</w:t>
      </w:r>
    </w:p>
    <w:p w14:paraId="205E3270" w14:textId="77777777" w:rsidR="00845728" w:rsidRPr="00004364" w:rsidRDefault="00845728" w:rsidP="00845728">
      <w:pPr>
        <w:pStyle w:val="Instructions-Bullet"/>
      </w:pPr>
      <w:r w:rsidRPr="00004364">
        <w:t>Irrigation</w:t>
      </w:r>
    </w:p>
    <w:p w14:paraId="58C1BDC4" w14:textId="77777777" w:rsidR="00845728" w:rsidRPr="00004364" w:rsidRDefault="00845728" w:rsidP="00845728">
      <w:pPr>
        <w:pStyle w:val="Instructions-Bullet"/>
      </w:pPr>
      <w:r w:rsidRPr="00004364">
        <w:t>Sewer</w:t>
      </w:r>
    </w:p>
    <w:p w14:paraId="1B99E232" w14:textId="77777777" w:rsidR="00845728" w:rsidRPr="00004364" w:rsidRDefault="00845728" w:rsidP="00845728">
      <w:pPr>
        <w:pStyle w:val="Instructions-Bullet"/>
      </w:pPr>
      <w:r w:rsidRPr="00004364">
        <w:t>Telecommunication (including fiber)</w:t>
      </w:r>
    </w:p>
    <w:p w14:paraId="79875168" w14:textId="77777777" w:rsidR="00845728" w:rsidRPr="00004364" w:rsidRDefault="00845728" w:rsidP="00845728">
      <w:pPr>
        <w:pStyle w:val="Instructions-Bullet"/>
      </w:pPr>
      <w:r w:rsidRPr="00004364">
        <w:t>Water</w:t>
      </w:r>
    </w:p>
    <w:p w14:paraId="574AFA4A" w14:textId="77777777" w:rsidR="00845728" w:rsidRPr="00004364" w:rsidRDefault="00845728" w:rsidP="00845728">
      <w:pPr>
        <w:pStyle w:val="Instructions-Bullet"/>
      </w:pPr>
      <w:r w:rsidRPr="00004364">
        <w:t>Joint Use Facilities</w:t>
      </w:r>
    </w:p>
    <w:p w14:paraId="7270DE4B" w14:textId="77777777" w:rsidR="00845728" w:rsidRPr="00004364" w:rsidRDefault="00845728" w:rsidP="00845728">
      <w:pPr>
        <w:pStyle w:val="Instructions-Bullet"/>
      </w:pPr>
      <w:r w:rsidRPr="00004364">
        <w:t>BPA</w:t>
      </w:r>
    </w:p>
    <w:p w14:paraId="6F0CD549" w14:textId="77777777" w:rsidR="00845728" w:rsidRPr="00004364" w:rsidRDefault="00845728" w:rsidP="00845728">
      <w:pPr>
        <w:pStyle w:val="Instructions-Indented"/>
      </w:pPr>
    </w:p>
    <w:p w14:paraId="5A5F3CE4" w14:textId="77777777" w:rsidR="00845728" w:rsidRPr="00004364" w:rsidRDefault="00845728" w:rsidP="00845728">
      <w:pPr>
        <w:pStyle w:val="Instructions-Indented"/>
      </w:pPr>
      <w:r w:rsidRPr="00004364">
        <w:t>Replace the "#" in the "subsection" column, so that it correctly corresponds with the subsection under which requirements for that utility are specified.</w:t>
      </w:r>
    </w:p>
    <w:p w14:paraId="12AFDBE9" w14:textId="77777777" w:rsidR="00845728" w:rsidRPr="00004364" w:rsidRDefault="00845728" w:rsidP="00845728">
      <w:pPr>
        <w:pStyle w:val="Instructions-Indented"/>
      </w:pPr>
    </w:p>
    <w:p w14:paraId="7F942E64" w14:textId="77777777" w:rsidR="00845728" w:rsidRPr="00004364" w:rsidRDefault="00845728" w:rsidP="00845728">
      <w:pPr>
        <w:pStyle w:val="Instructions-Indented"/>
      </w:pPr>
      <w:r w:rsidRPr="00004364">
        <w:t>Example: If requirements for a utility are specified under subsection "(3)" below, the table will list subsection "00150.50(g)(3)".</w:t>
      </w:r>
    </w:p>
    <w:p w14:paraId="72C4ADBB" w14:textId="77777777" w:rsidR="00845728" w:rsidRPr="00004364" w:rsidRDefault="00845728" w:rsidP="00845728">
      <w:pPr>
        <w:pStyle w:val="Instructions-Indented"/>
      </w:pPr>
    </w:p>
    <w:p w14:paraId="7E49E56D" w14:textId="77777777" w:rsidR="00845728" w:rsidRPr="00004364" w:rsidRDefault="00845728" w:rsidP="00845728">
      <w:pPr>
        <w:pStyle w:val="Instructions-Indented"/>
      </w:pPr>
      <w:r w:rsidRPr="00004364">
        <w:t>Add or delete rows in the table as necessary to list all applicable utilities.)</w:t>
      </w:r>
    </w:p>
    <w:p w14:paraId="73F38898" w14:textId="4B92718B" w:rsidR="00845728" w:rsidRDefault="00845728" w:rsidP="00845728"/>
    <w:p w14:paraId="3E7A9A53" w14:textId="430701FD" w:rsidR="004742CF" w:rsidRPr="004742CF" w:rsidRDefault="004742CF" w:rsidP="004742CF">
      <w:pPr>
        <w:jc w:val="center"/>
        <w:rPr>
          <w:b/>
        </w:rPr>
      </w:pPr>
      <w:r w:rsidRPr="004742CF">
        <w:rPr>
          <w:b/>
        </w:rPr>
        <w:t>T</w:t>
      </w:r>
      <w:r>
        <w:rPr>
          <w:b/>
        </w:rPr>
        <w:t>able 00150-2</w:t>
      </w:r>
    </w:p>
    <w:p w14:paraId="0A9B861A" w14:textId="77777777" w:rsidR="004742CF" w:rsidRPr="00004364"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004364" w14:paraId="123B3658" w14:textId="77777777" w:rsidTr="00845728">
        <w:tc>
          <w:tcPr>
            <w:tcW w:w="1651" w:type="dxa"/>
            <w:vAlign w:val="bottom"/>
          </w:tcPr>
          <w:p w14:paraId="60CC351D" w14:textId="77777777" w:rsidR="00845728" w:rsidRPr="00004364" w:rsidRDefault="00845728" w:rsidP="00845728">
            <w:pPr>
              <w:jc w:val="center"/>
              <w:rPr>
                <w:b/>
                <w:sz w:val="20"/>
              </w:rPr>
            </w:pPr>
            <w:r w:rsidRPr="00004364">
              <w:rPr>
                <w:b/>
                <w:sz w:val="20"/>
              </w:rPr>
              <w:t>Subsection</w:t>
            </w:r>
          </w:p>
        </w:tc>
        <w:tc>
          <w:tcPr>
            <w:tcW w:w="1967" w:type="dxa"/>
            <w:vAlign w:val="bottom"/>
          </w:tcPr>
          <w:p w14:paraId="151E8A28" w14:textId="77777777" w:rsidR="00845728" w:rsidRPr="00004364" w:rsidRDefault="00845728" w:rsidP="00845728">
            <w:pPr>
              <w:jc w:val="center"/>
              <w:rPr>
                <w:b/>
                <w:sz w:val="20"/>
              </w:rPr>
            </w:pPr>
            <w:r w:rsidRPr="00004364">
              <w:rPr>
                <w:b/>
                <w:sz w:val="20"/>
              </w:rPr>
              <w:t>Utility</w:t>
            </w:r>
          </w:p>
        </w:tc>
        <w:tc>
          <w:tcPr>
            <w:tcW w:w="3132" w:type="dxa"/>
            <w:vAlign w:val="bottom"/>
          </w:tcPr>
          <w:p w14:paraId="4FA6D43B" w14:textId="77777777" w:rsidR="00845728" w:rsidRPr="00004364" w:rsidRDefault="00845728" w:rsidP="00845728">
            <w:pPr>
              <w:jc w:val="left"/>
              <w:rPr>
                <w:b/>
                <w:sz w:val="20"/>
              </w:rPr>
            </w:pPr>
            <w:r w:rsidRPr="00004364">
              <w:rPr>
                <w:b/>
                <w:sz w:val="20"/>
              </w:rPr>
              <w:t>Contact Person's Name,</w:t>
            </w:r>
          </w:p>
          <w:p w14:paraId="4E28C203" w14:textId="77777777" w:rsidR="00845728" w:rsidRPr="00004364" w:rsidRDefault="00845728" w:rsidP="00845728">
            <w:pPr>
              <w:jc w:val="left"/>
              <w:rPr>
                <w:b/>
                <w:sz w:val="20"/>
              </w:rPr>
            </w:pPr>
            <w:r w:rsidRPr="00004364">
              <w:rPr>
                <w:b/>
                <w:sz w:val="20"/>
              </w:rPr>
              <w:t>Address,</w:t>
            </w:r>
          </w:p>
          <w:p w14:paraId="0CA7BA1F" w14:textId="77777777" w:rsidR="00845728" w:rsidRPr="00004364" w:rsidRDefault="00845728" w:rsidP="00845728">
            <w:pPr>
              <w:jc w:val="left"/>
              <w:rPr>
                <w:b/>
                <w:sz w:val="20"/>
              </w:rPr>
            </w:pPr>
            <w:r w:rsidRPr="00004364">
              <w:rPr>
                <w:b/>
                <w:sz w:val="20"/>
              </w:rPr>
              <w:t>Email,</w:t>
            </w:r>
          </w:p>
          <w:p w14:paraId="199BE040" w14:textId="77777777" w:rsidR="00845728" w:rsidRPr="00004364" w:rsidRDefault="00845728" w:rsidP="00845728">
            <w:pPr>
              <w:jc w:val="left"/>
              <w:rPr>
                <w:b/>
                <w:sz w:val="20"/>
              </w:rPr>
            </w:pPr>
            <w:r w:rsidRPr="00004364">
              <w:rPr>
                <w:b/>
                <w:sz w:val="20"/>
              </w:rPr>
              <w:t>and Phone Number</w:t>
            </w:r>
          </w:p>
        </w:tc>
        <w:tc>
          <w:tcPr>
            <w:tcW w:w="2081" w:type="dxa"/>
            <w:vAlign w:val="bottom"/>
          </w:tcPr>
          <w:p w14:paraId="0BF6B871" w14:textId="77777777" w:rsidR="00845728" w:rsidRPr="00004364" w:rsidRDefault="00845728" w:rsidP="00845728">
            <w:pPr>
              <w:jc w:val="center"/>
              <w:rPr>
                <w:b/>
                <w:sz w:val="20"/>
              </w:rPr>
            </w:pPr>
            <w:r w:rsidRPr="00004364">
              <w:rPr>
                <w:b/>
                <w:sz w:val="20"/>
              </w:rPr>
              <w:t>Estimated</w:t>
            </w:r>
          </w:p>
          <w:p w14:paraId="130E7B94" w14:textId="77777777" w:rsidR="00845728" w:rsidRPr="00004364" w:rsidRDefault="00845728" w:rsidP="00845728">
            <w:pPr>
              <w:jc w:val="center"/>
              <w:rPr>
                <w:b/>
                <w:sz w:val="20"/>
              </w:rPr>
            </w:pPr>
            <w:r w:rsidRPr="00004364">
              <w:rPr>
                <w:b/>
                <w:sz w:val="20"/>
              </w:rPr>
              <w:t>Completion</w:t>
            </w:r>
          </w:p>
          <w:p w14:paraId="2DA79CE8" w14:textId="77777777" w:rsidR="00845728" w:rsidRPr="00004364" w:rsidRDefault="00845728" w:rsidP="00845728">
            <w:pPr>
              <w:jc w:val="center"/>
              <w:rPr>
                <w:b/>
                <w:sz w:val="20"/>
              </w:rPr>
            </w:pPr>
            <w:r w:rsidRPr="00004364">
              <w:rPr>
                <w:b/>
                <w:sz w:val="20"/>
              </w:rPr>
              <w:t>Date</w:t>
            </w:r>
          </w:p>
        </w:tc>
      </w:tr>
      <w:tr w:rsidR="00845728" w:rsidRPr="00004364" w14:paraId="5F4B5867" w14:textId="77777777" w:rsidTr="00845728">
        <w:tc>
          <w:tcPr>
            <w:tcW w:w="1651" w:type="dxa"/>
          </w:tcPr>
          <w:p w14:paraId="04A07B14" w14:textId="77777777" w:rsidR="00845728" w:rsidRPr="00004364" w:rsidRDefault="00845728" w:rsidP="00845728">
            <w:pPr>
              <w:jc w:val="center"/>
              <w:rPr>
                <w:sz w:val="20"/>
              </w:rPr>
            </w:pPr>
            <w:r w:rsidRPr="00004364">
              <w:rPr>
                <w:sz w:val="20"/>
              </w:rPr>
              <w:t>00150.50(g)(#)</w:t>
            </w:r>
          </w:p>
        </w:tc>
        <w:tc>
          <w:tcPr>
            <w:tcW w:w="1967" w:type="dxa"/>
          </w:tcPr>
          <w:p w14:paraId="1B9E6F15" w14:textId="77777777" w:rsidR="00845728" w:rsidRPr="00004364" w:rsidRDefault="00845728" w:rsidP="00845728">
            <w:pPr>
              <w:jc w:val="left"/>
              <w:rPr>
                <w:sz w:val="20"/>
              </w:rPr>
            </w:pPr>
          </w:p>
        </w:tc>
        <w:tc>
          <w:tcPr>
            <w:tcW w:w="3132" w:type="dxa"/>
          </w:tcPr>
          <w:p w14:paraId="281830AD" w14:textId="77777777" w:rsidR="00845728" w:rsidRPr="00004364" w:rsidRDefault="00845728" w:rsidP="00845728">
            <w:pPr>
              <w:jc w:val="left"/>
              <w:rPr>
                <w:sz w:val="20"/>
              </w:rPr>
            </w:pPr>
          </w:p>
        </w:tc>
        <w:tc>
          <w:tcPr>
            <w:tcW w:w="2081" w:type="dxa"/>
          </w:tcPr>
          <w:p w14:paraId="43103197" w14:textId="77777777" w:rsidR="00845728" w:rsidRPr="00004364" w:rsidRDefault="00845728" w:rsidP="00845728">
            <w:pPr>
              <w:jc w:val="center"/>
              <w:rPr>
                <w:sz w:val="20"/>
              </w:rPr>
            </w:pPr>
          </w:p>
        </w:tc>
      </w:tr>
      <w:tr w:rsidR="00845728" w:rsidRPr="00004364" w14:paraId="5CC454EE" w14:textId="77777777" w:rsidTr="00845728">
        <w:tc>
          <w:tcPr>
            <w:tcW w:w="1651" w:type="dxa"/>
          </w:tcPr>
          <w:p w14:paraId="688B4C7E" w14:textId="77777777" w:rsidR="00845728" w:rsidRPr="00004364" w:rsidRDefault="00845728" w:rsidP="00845728">
            <w:pPr>
              <w:jc w:val="center"/>
              <w:rPr>
                <w:sz w:val="20"/>
              </w:rPr>
            </w:pPr>
            <w:r w:rsidRPr="00004364">
              <w:rPr>
                <w:sz w:val="20"/>
              </w:rPr>
              <w:t>00150.50(g)(#)</w:t>
            </w:r>
          </w:p>
        </w:tc>
        <w:tc>
          <w:tcPr>
            <w:tcW w:w="1967" w:type="dxa"/>
          </w:tcPr>
          <w:p w14:paraId="43027F40" w14:textId="77777777" w:rsidR="00845728" w:rsidRPr="00004364" w:rsidRDefault="00845728" w:rsidP="00845728">
            <w:pPr>
              <w:jc w:val="left"/>
              <w:rPr>
                <w:sz w:val="20"/>
              </w:rPr>
            </w:pPr>
          </w:p>
        </w:tc>
        <w:tc>
          <w:tcPr>
            <w:tcW w:w="3132" w:type="dxa"/>
          </w:tcPr>
          <w:p w14:paraId="51D88F4B" w14:textId="77777777" w:rsidR="00845728" w:rsidRPr="00004364" w:rsidRDefault="00845728" w:rsidP="00845728">
            <w:pPr>
              <w:jc w:val="left"/>
              <w:rPr>
                <w:sz w:val="20"/>
              </w:rPr>
            </w:pPr>
          </w:p>
        </w:tc>
        <w:tc>
          <w:tcPr>
            <w:tcW w:w="2081" w:type="dxa"/>
          </w:tcPr>
          <w:p w14:paraId="7BFE104D" w14:textId="77777777" w:rsidR="00845728" w:rsidRPr="00004364" w:rsidRDefault="00845728" w:rsidP="00845728">
            <w:pPr>
              <w:jc w:val="center"/>
              <w:rPr>
                <w:sz w:val="20"/>
              </w:rPr>
            </w:pPr>
          </w:p>
        </w:tc>
      </w:tr>
      <w:tr w:rsidR="00845728" w:rsidRPr="00004364" w14:paraId="639D0895" w14:textId="77777777" w:rsidTr="00845728">
        <w:tc>
          <w:tcPr>
            <w:tcW w:w="1651" w:type="dxa"/>
          </w:tcPr>
          <w:p w14:paraId="72FB0B25" w14:textId="77777777" w:rsidR="00845728" w:rsidRPr="00004364" w:rsidRDefault="00845728" w:rsidP="00845728">
            <w:pPr>
              <w:jc w:val="center"/>
              <w:rPr>
                <w:sz w:val="20"/>
              </w:rPr>
            </w:pPr>
            <w:r w:rsidRPr="00004364">
              <w:rPr>
                <w:sz w:val="20"/>
              </w:rPr>
              <w:t>00150.50(g)(#)</w:t>
            </w:r>
          </w:p>
        </w:tc>
        <w:tc>
          <w:tcPr>
            <w:tcW w:w="1967" w:type="dxa"/>
          </w:tcPr>
          <w:p w14:paraId="23E77EBB" w14:textId="77777777" w:rsidR="00845728" w:rsidRPr="00004364" w:rsidRDefault="00845728" w:rsidP="00845728">
            <w:pPr>
              <w:jc w:val="left"/>
              <w:rPr>
                <w:sz w:val="20"/>
              </w:rPr>
            </w:pPr>
          </w:p>
        </w:tc>
        <w:tc>
          <w:tcPr>
            <w:tcW w:w="3132" w:type="dxa"/>
          </w:tcPr>
          <w:p w14:paraId="02F5A22E" w14:textId="77777777" w:rsidR="00845728" w:rsidRPr="00004364" w:rsidRDefault="00845728" w:rsidP="00845728">
            <w:pPr>
              <w:jc w:val="left"/>
              <w:rPr>
                <w:sz w:val="20"/>
              </w:rPr>
            </w:pPr>
          </w:p>
        </w:tc>
        <w:tc>
          <w:tcPr>
            <w:tcW w:w="2081" w:type="dxa"/>
          </w:tcPr>
          <w:p w14:paraId="245B74D0" w14:textId="77777777" w:rsidR="00845728" w:rsidRPr="00004364" w:rsidRDefault="00845728" w:rsidP="00845728">
            <w:pPr>
              <w:jc w:val="center"/>
              <w:rPr>
                <w:sz w:val="20"/>
              </w:rPr>
            </w:pPr>
          </w:p>
        </w:tc>
      </w:tr>
      <w:tr w:rsidR="00845728" w:rsidRPr="00004364" w14:paraId="5F30BA9F" w14:textId="77777777" w:rsidTr="00845728">
        <w:tc>
          <w:tcPr>
            <w:tcW w:w="1651" w:type="dxa"/>
          </w:tcPr>
          <w:p w14:paraId="1A5F35BD" w14:textId="77777777" w:rsidR="00845728" w:rsidRPr="00004364" w:rsidRDefault="00845728" w:rsidP="00845728">
            <w:pPr>
              <w:jc w:val="center"/>
              <w:rPr>
                <w:sz w:val="20"/>
              </w:rPr>
            </w:pPr>
            <w:r w:rsidRPr="00004364">
              <w:rPr>
                <w:sz w:val="20"/>
              </w:rPr>
              <w:t>00150.50(g)(#)</w:t>
            </w:r>
          </w:p>
        </w:tc>
        <w:tc>
          <w:tcPr>
            <w:tcW w:w="1967" w:type="dxa"/>
          </w:tcPr>
          <w:p w14:paraId="519D65EE" w14:textId="77777777" w:rsidR="00845728" w:rsidRPr="00004364" w:rsidRDefault="00845728" w:rsidP="00845728">
            <w:pPr>
              <w:jc w:val="left"/>
              <w:rPr>
                <w:sz w:val="20"/>
              </w:rPr>
            </w:pPr>
          </w:p>
        </w:tc>
        <w:tc>
          <w:tcPr>
            <w:tcW w:w="3132" w:type="dxa"/>
          </w:tcPr>
          <w:p w14:paraId="1E5C463C" w14:textId="77777777" w:rsidR="00845728" w:rsidRPr="00004364" w:rsidRDefault="00845728" w:rsidP="00845728">
            <w:pPr>
              <w:jc w:val="left"/>
              <w:rPr>
                <w:sz w:val="20"/>
              </w:rPr>
            </w:pPr>
          </w:p>
        </w:tc>
        <w:tc>
          <w:tcPr>
            <w:tcW w:w="2081" w:type="dxa"/>
          </w:tcPr>
          <w:p w14:paraId="54FF3F6A" w14:textId="77777777" w:rsidR="00845728" w:rsidRPr="00004364" w:rsidRDefault="00845728" w:rsidP="00845728">
            <w:pPr>
              <w:jc w:val="center"/>
              <w:rPr>
                <w:sz w:val="20"/>
              </w:rPr>
            </w:pPr>
          </w:p>
        </w:tc>
      </w:tr>
    </w:tbl>
    <w:p w14:paraId="6B743BED" w14:textId="085D76AC" w:rsidR="00845728" w:rsidRPr="00004364" w:rsidRDefault="00845728" w:rsidP="00845728"/>
    <w:p w14:paraId="11671168" w14:textId="0B05C341" w:rsidR="00A63BB6" w:rsidRPr="00004364" w:rsidRDefault="00A63BB6" w:rsidP="00A63BB6">
      <w:pPr>
        <w:pStyle w:val="Instructions-Indented"/>
      </w:pPr>
      <w:r w:rsidRPr="00004364">
        <w:t xml:space="preserve">(Use the following paragraph when a </w:t>
      </w:r>
      <w:r w:rsidR="00DF20C5" w:rsidRPr="00004364">
        <w:t>u</w:t>
      </w:r>
      <w:r w:rsidRPr="00004364">
        <w:t xml:space="preserve">tility </w:t>
      </w:r>
      <w:r w:rsidR="00DF20C5" w:rsidRPr="00004364">
        <w:t>r</w:t>
      </w:r>
      <w:r w:rsidRPr="00004364">
        <w:t xml:space="preserve">elocation </w:t>
      </w:r>
      <w:r w:rsidR="00DF20C5" w:rsidRPr="00004364">
        <w:t>p</w:t>
      </w:r>
      <w:r w:rsidRPr="00004364">
        <w:t>lan is available and when identified by the Utility Coordinator.)</w:t>
      </w:r>
    </w:p>
    <w:p w14:paraId="049E57F7" w14:textId="77777777" w:rsidR="00A63BB6" w:rsidRPr="00004364" w:rsidRDefault="00A63BB6" w:rsidP="00845728"/>
    <w:p w14:paraId="652BEEF4" w14:textId="08A4987E" w:rsidR="00845728" w:rsidRPr="00004364" w:rsidRDefault="00845728" w:rsidP="00845728">
      <w:r w:rsidRPr="00004364">
        <w:t xml:space="preserve">The Contractor shall contact the Engineer to view the approved </w:t>
      </w:r>
      <w:r w:rsidR="00DF20C5" w:rsidRPr="00004364">
        <w:t>u</w:t>
      </w:r>
      <w:r w:rsidRPr="00004364">
        <w:t>tility</w:t>
      </w:r>
      <w:r w:rsidR="00DF20C5" w:rsidRPr="00004364">
        <w:t xml:space="preserve"> r</w:t>
      </w:r>
      <w:r w:rsidRPr="00004364">
        <w:t>elocation Plans</w:t>
      </w:r>
      <w:r w:rsidR="00126A3A" w:rsidRPr="00004364">
        <w:t>.</w:t>
      </w:r>
    </w:p>
    <w:p w14:paraId="617AEA38" w14:textId="77777777" w:rsidR="00845728" w:rsidRPr="00004364" w:rsidRDefault="00845728" w:rsidP="00845728"/>
    <w:p w14:paraId="43784F8B" w14:textId="77777777" w:rsidR="00845728" w:rsidRPr="00004364" w:rsidRDefault="00845728" w:rsidP="00845728">
      <w:r w:rsidRPr="00004364">
        <w:t>The Contractor shall notify, in writing, the Utilities listed above, with a copy to the Engineer, at least 14 Calendar Days before beginning Work on the Project.</w:t>
      </w:r>
    </w:p>
    <w:p w14:paraId="7990623B" w14:textId="77777777" w:rsidR="00845728" w:rsidRPr="00004364" w:rsidRDefault="00845728" w:rsidP="00845728"/>
    <w:p w14:paraId="3315705D" w14:textId="3282BB3B" w:rsidR="00845728" w:rsidRPr="00004364" w:rsidRDefault="00845728" w:rsidP="00845728">
      <w:pPr>
        <w:pStyle w:val="Instructions-Indented"/>
      </w:pPr>
      <w:r w:rsidRPr="00004364">
        <w:t>(Use the following paragraphs when applicable for Utilities listed in the above table and when identified by the Utility Coordinator.</w:t>
      </w:r>
      <w:r w:rsidR="00126A3A" w:rsidRPr="00004364">
        <w:t>)</w:t>
      </w:r>
    </w:p>
    <w:p w14:paraId="58846E16" w14:textId="77777777" w:rsidR="00845728" w:rsidRPr="00004364" w:rsidRDefault="00845728" w:rsidP="00845728">
      <w:pPr>
        <w:pStyle w:val="Instructions-Indented"/>
      </w:pPr>
    </w:p>
    <w:p w14:paraId="6B8014B6" w14:textId="2F3A81E3" w:rsidR="00845728" w:rsidRPr="00004364" w:rsidRDefault="00845728" w:rsidP="00845728">
      <w:pPr>
        <w:pStyle w:val="Instructions-Indented"/>
      </w:pPr>
      <w:r w:rsidRPr="00004364">
        <w:t>(Begin Option for Gas Utilities - Use this option when Gas Utilities are listed in the above table.</w:t>
      </w:r>
      <w:r w:rsidR="006709DD" w:rsidRPr="00004364">
        <w:t xml:space="preserve"> </w:t>
      </w:r>
      <w:r w:rsidRPr="00004364">
        <w:t>Repeat this option if more than one Gas Utility, is listed and delete this option if no Gas Utilities are listed.</w:t>
      </w:r>
    </w:p>
    <w:p w14:paraId="2BA77857" w14:textId="77777777" w:rsidR="00845728" w:rsidRPr="00004364" w:rsidRDefault="00845728" w:rsidP="00845728">
      <w:pPr>
        <w:pStyle w:val="Instructions-Indented"/>
      </w:pPr>
    </w:p>
    <w:p w14:paraId="52C05C93" w14:textId="6342BC77" w:rsidR="00845728" w:rsidRPr="00004364" w:rsidRDefault="00845728" w:rsidP="00845728">
      <w:pPr>
        <w:pStyle w:val="Instructions-Indented"/>
      </w:pPr>
      <w:r w:rsidRPr="00004364">
        <w:t>Replace "#" with the subsection number</w:t>
      </w:r>
      <w:r w:rsidR="00AF2F98" w:rsidRPr="00004364">
        <w:t xml:space="preserve">, e.g. “(1)”, </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AF2F98" w:rsidRPr="00004364">
        <w:t xml:space="preserve"> Example: (1) NW Natural Gas – “Gas Utility”</w:t>
      </w:r>
    </w:p>
    <w:p w14:paraId="38AC4B5E" w14:textId="77777777" w:rsidR="00845728" w:rsidRPr="00004364" w:rsidRDefault="00845728" w:rsidP="00845728">
      <w:pPr>
        <w:pStyle w:val="Instructions-Indented"/>
      </w:pPr>
    </w:p>
    <w:p w14:paraId="44D4386E" w14:textId="77777777" w:rsidR="00845728" w:rsidRPr="00004364" w:rsidRDefault="00845728" w:rsidP="00845728">
      <w:pPr>
        <w:pStyle w:val="Instructions-Indented"/>
      </w:pPr>
      <w:r w:rsidRPr="00004364">
        <w:t>Replace "(Name of Utility)" with the name of the Gas Utility.)</w:t>
      </w:r>
    </w:p>
    <w:p w14:paraId="1C85A14A" w14:textId="77777777" w:rsidR="00845728" w:rsidRPr="00004364" w:rsidRDefault="00845728" w:rsidP="00845728"/>
    <w:p w14:paraId="4D8958BE" w14:textId="77777777" w:rsidR="00845728" w:rsidRPr="00004364" w:rsidRDefault="00845728" w:rsidP="00845728">
      <w:pPr>
        <w:pStyle w:val="Indent1"/>
        <w:rPr>
          <w:b/>
        </w:rPr>
      </w:pPr>
      <w:r w:rsidRPr="00004364">
        <w:rPr>
          <w:b/>
        </w:rPr>
        <w:t>(#)  (Name of Utility) - "Gas Utility":</w:t>
      </w:r>
    </w:p>
    <w:p w14:paraId="291E4818" w14:textId="77777777" w:rsidR="00845728" w:rsidRPr="00004364" w:rsidRDefault="00845728" w:rsidP="00845728">
      <w:pPr>
        <w:pStyle w:val="Indent1"/>
      </w:pPr>
    </w:p>
    <w:p w14:paraId="09C076BF" w14:textId="77777777" w:rsidR="00845728" w:rsidRPr="00004364" w:rsidRDefault="00845728" w:rsidP="00845728">
      <w:pPr>
        <w:pStyle w:val="Indent1"/>
      </w:pPr>
      <w:r w:rsidRPr="00004364">
        <w:t>The Contractor shall notify the Gas Utility in writing, with a copy to the Engineer, at least 14 Calendar Days before beginning Work within 10 feet of the gas pipeline.</w:t>
      </w:r>
    </w:p>
    <w:p w14:paraId="37982F71" w14:textId="77777777" w:rsidR="00845728" w:rsidRPr="00004364" w:rsidRDefault="00845728" w:rsidP="00845728">
      <w:pPr>
        <w:pStyle w:val="Indent1"/>
      </w:pPr>
    </w:p>
    <w:p w14:paraId="6460C26A" w14:textId="68E2E2AF"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6F0F3778" w14:textId="77777777" w:rsidR="00845728" w:rsidRPr="00004364" w:rsidRDefault="00845728" w:rsidP="00845728">
      <w:pPr>
        <w:pStyle w:val="Instructions-Indented"/>
      </w:pPr>
    </w:p>
    <w:p w14:paraId="35CFE411" w14:textId="63F04126"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036D2231" w14:textId="77777777" w:rsidR="00845728" w:rsidRPr="00004364" w:rsidRDefault="00845728" w:rsidP="00845728">
      <w:pPr>
        <w:pStyle w:val="Instructions-Indented"/>
      </w:pPr>
    </w:p>
    <w:p w14:paraId="0CC56641" w14:textId="77777777" w:rsidR="00845728" w:rsidRPr="00004364" w:rsidRDefault="00845728" w:rsidP="00845728">
      <w:pPr>
        <w:pStyle w:val="Instructions-Indented"/>
      </w:pPr>
      <w:r w:rsidRPr="00004364">
        <w:t>Fill in the second and fourth blanks with the work that needs to be performed by the Contractor after the utility performs their work.)</w:t>
      </w:r>
    </w:p>
    <w:p w14:paraId="0BF084C9" w14:textId="77777777" w:rsidR="00845728" w:rsidRPr="00004364" w:rsidRDefault="00845728" w:rsidP="00845728">
      <w:pPr>
        <w:pStyle w:val="Indent1"/>
      </w:pPr>
    </w:p>
    <w:p w14:paraId="2522DD33" w14:textId="40526063" w:rsidR="00845728" w:rsidRPr="00004364" w:rsidRDefault="00845728" w:rsidP="00845728">
      <w:pPr>
        <w:pStyle w:val="Indent1"/>
      </w:pPr>
      <w:r w:rsidRPr="00004364">
        <w:t>The Contractor shall notify the Gas Utility in writing, with a copy to the Engineer, __ Calendar Days before the Contractor is scheduled to begin performing ____________.</w:t>
      </w:r>
      <w:r w:rsidR="006709DD" w:rsidRPr="00004364">
        <w:t xml:space="preserve"> </w:t>
      </w:r>
      <w:r w:rsidRPr="00004364">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004364" w:rsidRDefault="00845728" w:rsidP="00845728">
      <w:pPr>
        <w:pStyle w:val="Indent1"/>
      </w:pPr>
    </w:p>
    <w:p w14:paraId="43C67E76" w14:textId="2036DF60"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0EE4185" w14:textId="77777777" w:rsidR="00845728" w:rsidRPr="00004364" w:rsidRDefault="00845728" w:rsidP="00845728">
      <w:pPr>
        <w:pStyle w:val="Indent1"/>
      </w:pPr>
    </w:p>
    <w:p w14:paraId="3F545E30" w14:textId="345D0170" w:rsidR="00845728" w:rsidRPr="00004364" w:rsidRDefault="00845728" w:rsidP="00845728">
      <w:pPr>
        <w:pStyle w:val="Indent1"/>
      </w:pPr>
      <w:r w:rsidRPr="00004364">
        <w:t xml:space="preserve">The Contractor shall notify the Gas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004364" w:rsidRDefault="00845728" w:rsidP="00845728">
      <w:pPr>
        <w:pStyle w:val="Indent1"/>
      </w:pPr>
    </w:p>
    <w:p w14:paraId="0F0A0974" w14:textId="77777777" w:rsidR="00845728" w:rsidRPr="00004364" w:rsidRDefault="00845728" w:rsidP="00845728">
      <w:pPr>
        <w:pStyle w:val="Instructions-Indented"/>
      </w:pPr>
      <w:r w:rsidRPr="00004364">
        <w:t>(Use the following paragraph when requested by the Utility Coordinator. Insert the specific location in the blank.)</w:t>
      </w:r>
    </w:p>
    <w:p w14:paraId="0F195287" w14:textId="77777777" w:rsidR="00845728" w:rsidRPr="00004364" w:rsidRDefault="00845728" w:rsidP="00845728">
      <w:pPr>
        <w:pStyle w:val="Indent1"/>
      </w:pPr>
    </w:p>
    <w:p w14:paraId="597FBF09" w14:textId="075A29F0" w:rsidR="00845728" w:rsidRPr="00004364" w:rsidRDefault="00845728" w:rsidP="00845728">
      <w:pPr>
        <w:pStyle w:val="Indent1"/>
        <w:rPr>
          <w:szCs w:val="22"/>
        </w:rPr>
      </w:pPr>
      <w:r w:rsidRPr="00004364">
        <w:t xml:space="preserve">The Gas Utility operates a </w:t>
      </w:r>
      <w:r w:rsidR="00A63BB6" w:rsidRPr="00004364">
        <w:rPr>
          <w:b/>
          <w:i/>
          <w:color w:val="FF6600"/>
        </w:rPr>
        <w:t>(</w:t>
      </w:r>
      <w:r w:rsidR="00A63BB6" w:rsidRPr="00004364">
        <w:t>high pressure</w:t>
      </w:r>
      <w:r w:rsidR="00A63BB6" w:rsidRPr="00004364">
        <w:rPr>
          <w:b/>
          <w:i/>
          <w:color w:val="FF6600"/>
        </w:rPr>
        <w:t xml:space="preserve">) </w:t>
      </w:r>
      <w:r w:rsidRPr="00004364">
        <w:t>gas pipeline within the Project limits and ma</w:t>
      </w:r>
      <w:r w:rsidR="00DF20C5" w:rsidRPr="00004364">
        <w:t>y require an on</w:t>
      </w:r>
      <w:r w:rsidR="00DF20C5" w:rsidRPr="00004364">
        <w:noBreakHyphen/>
        <w:t>s</w:t>
      </w:r>
      <w:r w:rsidRPr="00004364">
        <w:t>ite safety watcher, at no cost to the Contractor.</w:t>
      </w:r>
      <w:r w:rsidR="006709DD" w:rsidRPr="00004364">
        <w:t xml:space="preserve"> </w:t>
      </w:r>
      <w:r w:rsidRPr="00004364">
        <w:t xml:space="preserve">The </w:t>
      </w:r>
      <w:r w:rsidR="00A63BB6" w:rsidRPr="00004364">
        <w:rPr>
          <w:b/>
          <w:i/>
          <w:color w:val="FF6600"/>
        </w:rPr>
        <w:t>(</w:t>
      </w:r>
      <w:r w:rsidR="00A63BB6" w:rsidRPr="00004364">
        <w:t>high pressure</w:t>
      </w:r>
      <w:r w:rsidR="00A63BB6" w:rsidRPr="00004364">
        <w:rPr>
          <w:b/>
          <w:i/>
          <w:color w:val="FF6600"/>
        </w:rPr>
        <w:t xml:space="preserve">) </w:t>
      </w:r>
      <w:r w:rsidR="00A63BB6" w:rsidRPr="00004364">
        <w:t>g</w:t>
      </w:r>
      <w:r w:rsidRPr="00004364">
        <w:t xml:space="preserve">as pipeline is located at </w:t>
      </w:r>
      <w:r w:rsidRPr="00004364">
        <w:rPr>
          <w:szCs w:val="22"/>
        </w:rPr>
        <w:t>__</w:t>
      </w:r>
      <w:r w:rsidRPr="00004364">
        <w:rPr>
          <w:b/>
          <w:i/>
          <w:color w:val="FF6600"/>
          <w:szCs w:val="22"/>
          <w:u w:val="single"/>
        </w:rPr>
        <w:t>(</w:t>
      </w:r>
      <w:r w:rsidRPr="00004364">
        <w:rPr>
          <w:i/>
          <w:szCs w:val="22"/>
          <w:u w:val="single"/>
        </w:rPr>
        <w:t>Detail location by station and offset, describe if parallel or perpendicular to the highway</w:t>
      </w:r>
      <w:r w:rsidRPr="00004364">
        <w:rPr>
          <w:b/>
          <w:i/>
          <w:color w:val="FF6600"/>
          <w:szCs w:val="22"/>
          <w:u w:val="single"/>
        </w:rPr>
        <w:t>)</w:t>
      </w:r>
      <w:r w:rsidRPr="00004364">
        <w:rPr>
          <w:szCs w:val="22"/>
        </w:rPr>
        <w:t>__.</w:t>
      </w:r>
    </w:p>
    <w:p w14:paraId="14D0ACBD" w14:textId="77777777" w:rsidR="00845728" w:rsidRPr="00004364" w:rsidRDefault="00845728" w:rsidP="00845728">
      <w:pPr>
        <w:pStyle w:val="Indent1"/>
      </w:pPr>
    </w:p>
    <w:p w14:paraId="247F9ACA" w14:textId="77777777" w:rsidR="00845728" w:rsidRPr="00004364" w:rsidRDefault="00845728" w:rsidP="00E47C3E">
      <w:pPr>
        <w:pStyle w:val="Instructions-Indented"/>
      </w:pPr>
      <w:r w:rsidRPr="00004364">
        <w:t>(Use the following two paragraphs only when a high pressure gas pipeline is located within the project limits.)</w:t>
      </w:r>
    </w:p>
    <w:p w14:paraId="4E61FFD7" w14:textId="77777777" w:rsidR="00845728" w:rsidRPr="00004364" w:rsidRDefault="00845728" w:rsidP="00845728">
      <w:pPr>
        <w:pStyle w:val="Indent1"/>
      </w:pPr>
    </w:p>
    <w:p w14:paraId="20A0A762" w14:textId="7E95E6E7" w:rsidR="00845728" w:rsidRPr="00004364" w:rsidRDefault="00845728" w:rsidP="00845728">
      <w:pPr>
        <w:pStyle w:val="Indent1"/>
      </w:pPr>
      <w:r w:rsidRPr="00004364">
        <w:t xml:space="preserve">When operating </w:t>
      </w:r>
      <w:r w:rsidR="00C84F53" w:rsidRPr="00004364">
        <w:t>E</w:t>
      </w:r>
      <w:r w:rsidRPr="00004364">
        <w:t xml:space="preserve">quipment directly above the high pressure gas pipeline, the Contractor shall keep </w:t>
      </w:r>
      <w:r w:rsidR="00C84F53" w:rsidRPr="00004364">
        <w:t>E</w:t>
      </w:r>
      <w:r w:rsidRPr="00004364">
        <w:t>quipment on the paved surfaces only.</w:t>
      </w:r>
    </w:p>
    <w:p w14:paraId="4E4230FE" w14:textId="77777777" w:rsidR="00845728" w:rsidRPr="00004364" w:rsidRDefault="00845728" w:rsidP="00845728">
      <w:pPr>
        <w:pStyle w:val="Indent1"/>
      </w:pPr>
    </w:p>
    <w:p w14:paraId="5C5E6AAC" w14:textId="5EF4265E" w:rsidR="00845728" w:rsidRPr="00004364" w:rsidRDefault="00845728" w:rsidP="00845728">
      <w:pPr>
        <w:pStyle w:val="Indent1"/>
      </w:pPr>
      <w:r w:rsidRPr="00004364">
        <w:t xml:space="preserve">In the immediate area of the high pressure gas lines, when moving any </w:t>
      </w:r>
      <w:r w:rsidR="00C84F53" w:rsidRPr="00004364">
        <w:t>E</w:t>
      </w:r>
      <w:r w:rsidRPr="00004364">
        <w:t>quipment, excavating, driving piles, pounding guardrail posts, boring, or other road construction activities, the Contractor</w:t>
      </w:r>
      <w:r w:rsidR="002246F7" w:rsidRPr="00004364">
        <w:t xml:space="preserve"> shall increase the </w:t>
      </w:r>
      <w:r w:rsidR="00B16F2D">
        <w:t>tolerance</w:t>
      </w:r>
      <w:r w:rsidR="002246F7" w:rsidRPr="00004364">
        <w:t xml:space="preserve"> z</w:t>
      </w:r>
      <w:r w:rsidRPr="00004364">
        <w:t>one from 24 inches, as defined in OAR 952</w:t>
      </w:r>
      <w:r w:rsidRPr="00004364">
        <w:noBreakHyphen/>
        <w:t>001</w:t>
      </w:r>
      <w:r w:rsidRPr="00004364">
        <w:noBreakHyphen/>
        <w:t>010, to 10 feet.</w:t>
      </w:r>
      <w:r w:rsidR="006709DD" w:rsidRPr="00004364">
        <w:t xml:space="preserve"> </w:t>
      </w:r>
      <w:r w:rsidRPr="00004364">
        <w:t>Exceptions require written approval from the Gas Utility.</w:t>
      </w:r>
      <w:r w:rsidR="006709DD" w:rsidRPr="00004364">
        <w:t xml:space="preserve"> </w:t>
      </w:r>
      <w:r w:rsidRPr="00004364">
        <w:t xml:space="preserve">The Contractor shall provide the Engineer a copy of the written approval of the exception before beginning </w:t>
      </w:r>
      <w:r w:rsidR="00170AB3" w:rsidRPr="00004364">
        <w:t>W</w:t>
      </w:r>
      <w:r w:rsidRPr="00004364">
        <w:t>ork.</w:t>
      </w:r>
    </w:p>
    <w:p w14:paraId="2D2F1FA1" w14:textId="77777777" w:rsidR="00845728" w:rsidRPr="00004364" w:rsidRDefault="00845728" w:rsidP="00845728">
      <w:pPr>
        <w:pStyle w:val="Indent1"/>
      </w:pPr>
    </w:p>
    <w:p w14:paraId="03DD207C" w14:textId="431E283F" w:rsidR="00845728" w:rsidRPr="00004364" w:rsidRDefault="00845728" w:rsidP="00845728">
      <w:pPr>
        <w:pStyle w:val="Instructions-Indented"/>
      </w:pPr>
      <w:r w:rsidRPr="00004364">
        <w:t>(Use the following paragraph</w:t>
      </w:r>
      <w:r w:rsidR="00170AB3" w:rsidRPr="00004364">
        <w:t xml:space="preserve"> and bullet list</w:t>
      </w:r>
      <w:r w:rsidRPr="00004364">
        <w:t xml:space="preserve"> at the very end of the Gas Utilities option. Delete a Utility and contact phone number if the Utility Coordinator determines that the Utility is not present within the Project Limits.)</w:t>
      </w:r>
    </w:p>
    <w:p w14:paraId="5533E2FA" w14:textId="77777777" w:rsidR="00845728" w:rsidRPr="00004364" w:rsidRDefault="00845728" w:rsidP="00845728">
      <w:pPr>
        <w:pStyle w:val="Indent1"/>
      </w:pPr>
    </w:p>
    <w:p w14:paraId="429777EC" w14:textId="77777777" w:rsidR="00845728" w:rsidRPr="00004364" w:rsidRDefault="00845728" w:rsidP="00845728">
      <w:pPr>
        <w:pStyle w:val="Indent1"/>
      </w:pPr>
      <w:r w:rsidRPr="00004364">
        <w:t>In the event of an emergency, and in addition to the calls required by the Utilities notification system, the Contractor shall call:</w:t>
      </w:r>
    </w:p>
    <w:p w14:paraId="47E0702D" w14:textId="77777777" w:rsidR="00845728" w:rsidRPr="00004364" w:rsidRDefault="00845728" w:rsidP="00845728">
      <w:pPr>
        <w:pStyle w:val="Indent1"/>
      </w:pPr>
    </w:p>
    <w:p w14:paraId="4B37EE88" w14:textId="438775E3" w:rsidR="00B6162C" w:rsidRPr="00004364" w:rsidRDefault="00AF2F98" w:rsidP="00B6162C">
      <w:pPr>
        <w:pStyle w:val="Bullet2"/>
      </w:pPr>
      <w:r w:rsidRPr="00004364">
        <w:t xml:space="preserve">Marathon Petroleum Corporation / </w:t>
      </w:r>
      <w:r w:rsidR="00B6162C" w:rsidRPr="00004364">
        <w:t>Andeavor 1-800-725-1514; or</w:t>
      </w:r>
    </w:p>
    <w:p w14:paraId="083C4737" w14:textId="77777777" w:rsidR="00845728" w:rsidRPr="00004364" w:rsidRDefault="00845728" w:rsidP="00B6162C">
      <w:pPr>
        <w:pStyle w:val="Bullet2-After1st"/>
      </w:pPr>
      <w:r w:rsidRPr="00004364">
        <w:t>Avista Corporation 1-800-227-9187; or</w:t>
      </w:r>
    </w:p>
    <w:p w14:paraId="0B84CCCB" w14:textId="77777777" w:rsidR="00845728" w:rsidRPr="00004364" w:rsidRDefault="00845728" w:rsidP="00845728">
      <w:pPr>
        <w:pStyle w:val="Bullet2-After1st"/>
      </w:pPr>
      <w:r w:rsidRPr="00004364">
        <w:t>Cascade Natural Gas Corporation 1-888-522-1130; or</w:t>
      </w:r>
    </w:p>
    <w:p w14:paraId="4FFDB5E5" w14:textId="77777777" w:rsidR="00B6162C" w:rsidRPr="00004364" w:rsidRDefault="00B6162C" w:rsidP="00B6162C">
      <w:pPr>
        <w:pStyle w:val="Bullet2-After1st"/>
      </w:pPr>
      <w:r w:rsidRPr="00004364">
        <w:t>Kinder-Morgan Energy 503-224-3390; or</w:t>
      </w:r>
    </w:p>
    <w:p w14:paraId="00B149FD" w14:textId="77777777" w:rsidR="00845728" w:rsidRPr="00004364" w:rsidRDefault="00845728" w:rsidP="00845728">
      <w:pPr>
        <w:pStyle w:val="Bullet2-After1st"/>
      </w:pPr>
      <w:r w:rsidRPr="00004364">
        <w:t>Northwest Natural Gas 1-800-882-3377; or</w:t>
      </w:r>
    </w:p>
    <w:p w14:paraId="2C7011E7" w14:textId="77777777" w:rsidR="00845728" w:rsidRPr="00004364" w:rsidRDefault="00845728" w:rsidP="00845728">
      <w:pPr>
        <w:pStyle w:val="Bullet2-After1st"/>
      </w:pPr>
      <w:r w:rsidRPr="00004364">
        <w:t>Ruby Pipeline (LNG) 1-877-712-2288; or</w:t>
      </w:r>
    </w:p>
    <w:p w14:paraId="559CAF29" w14:textId="77777777" w:rsidR="00845728" w:rsidRPr="00004364" w:rsidRDefault="00845728" w:rsidP="00845728">
      <w:pPr>
        <w:pStyle w:val="Bullet2-After1st"/>
      </w:pPr>
      <w:r w:rsidRPr="00004364">
        <w:t>TransCanada GTN 1-800-447-8066; or</w:t>
      </w:r>
    </w:p>
    <w:p w14:paraId="76F88F1C" w14:textId="314B78E9" w:rsidR="00845728" w:rsidRPr="00004364" w:rsidRDefault="00845728" w:rsidP="00845728">
      <w:pPr>
        <w:pStyle w:val="Bullet2-After1st"/>
      </w:pPr>
      <w:r w:rsidRPr="00004364">
        <w:t>Williams Pipeline 1-801-584-6948</w:t>
      </w:r>
      <w:r w:rsidR="00B6162C" w:rsidRPr="00004364">
        <w:t>.</w:t>
      </w:r>
    </w:p>
    <w:p w14:paraId="163A4B63" w14:textId="77777777" w:rsidR="00845728" w:rsidRPr="00004364" w:rsidRDefault="00845728" w:rsidP="00845728">
      <w:pPr>
        <w:pStyle w:val="Indent1"/>
      </w:pPr>
    </w:p>
    <w:p w14:paraId="556ADD0B" w14:textId="063A7B48" w:rsidR="00845728" w:rsidRPr="00004364" w:rsidRDefault="007E06BE" w:rsidP="00845728">
      <w:pPr>
        <w:pStyle w:val="Instructions-Center"/>
      </w:pPr>
      <w:r w:rsidRPr="00004364">
        <w:t xml:space="preserve">[ </w:t>
      </w:r>
      <w:r w:rsidR="00845728" w:rsidRPr="00004364">
        <w:t>End Option for Gas Utilities</w:t>
      </w:r>
      <w:r w:rsidRPr="00004364">
        <w:t xml:space="preserve"> ]</w:t>
      </w:r>
    </w:p>
    <w:p w14:paraId="7FAEE528" w14:textId="77777777" w:rsidR="00845728" w:rsidRPr="00004364" w:rsidRDefault="00845728" w:rsidP="00845728">
      <w:pPr>
        <w:pStyle w:val="Indent1"/>
      </w:pPr>
    </w:p>
    <w:p w14:paraId="739A1A87" w14:textId="2DD3A9E3" w:rsidR="00845728" w:rsidRPr="00004364" w:rsidRDefault="00845728" w:rsidP="00845728">
      <w:pPr>
        <w:pStyle w:val="Instructions-Indented"/>
      </w:pPr>
      <w:r w:rsidRPr="00004364">
        <w:t>(Begin Option for Power Suppliers - Use this option when Power Suppliers are listed in the above table.</w:t>
      </w:r>
      <w:r w:rsidR="006709DD" w:rsidRPr="00004364">
        <w:t xml:space="preserve"> </w:t>
      </w:r>
      <w:r w:rsidRPr="00004364">
        <w:t>Repeat this option if more than one Power Supplier is listed, and delete this option if no Power Suppliers are listed.</w:t>
      </w:r>
    </w:p>
    <w:p w14:paraId="79F89591" w14:textId="77777777" w:rsidR="00845728" w:rsidRPr="00004364" w:rsidRDefault="00845728" w:rsidP="00845728">
      <w:pPr>
        <w:pStyle w:val="Instructions-Indented"/>
      </w:pPr>
    </w:p>
    <w:p w14:paraId="508EC480" w14:textId="7B1059D9" w:rsidR="00845728" w:rsidRPr="00004364" w:rsidRDefault="00845728" w:rsidP="00AF2F98">
      <w:pPr>
        <w:pStyle w:val="Instructions-Indented"/>
      </w:pPr>
      <w:r w:rsidRPr="00004364">
        <w:t>Replace "#" with the subsection number</w:t>
      </w:r>
      <w:r w:rsidR="00AF2F98" w:rsidRPr="00004364">
        <w:t>, e.g. “(2)”,</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AF2F98" w:rsidRPr="00004364">
        <w:t xml:space="preserve"> Example: (2) Pacific Power – “Power Supplier”</w:t>
      </w:r>
    </w:p>
    <w:p w14:paraId="101540D7" w14:textId="77777777" w:rsidR="00845728" w:rsidRPr="00004364" w:rsidRDefault="00845728" w:rsidP="00845728">
      <w:pPr>
        <w:pStyle w:val="Instructions-Indented"/>
      </w:pPr>
    </w:p>
    <w:p w14:paraId="1A651F85" w14:textId="77777777" w:rsidR="00845728" w:rsidRPr="00004364" w:rsidRDefault="00845728" w:rsidP="00845728">
      <w:pPr>
        <w:pStyle w:val="Instructions-Indented"/>
      </w:pPr>
      <w:r w:rsidRPr="00004364">
        <w:t>Replace "(Name of Utility)" with the name of the Power Supplier.)</w:t>
      </w:r>
    </w:p>
    <w:p w14:paraId="3476F9A0" w14:textId="77777777" w:rsidR="00845728" w:rsidRPr="00004364" w:rsidRDefault="00845728" w:rsidP="00845728">
      <w:pPr>
        <w:pStyle w:val="Indent1"/>
      </w:pPr>
    </w:p>
    <w:p w14:paraId="53532D77" w14:textId="77777777" w:rsidR="00845728" w:rsidRPr="00004364" w:rsidRDefault="00845728" w:rsidP="00845728">
      <w:pPr>
        <w:pStyle w:val="Indent1"/>
        <w:rPr>
          <w:b/>
        </w:rPr>
      </w:pPr>
      <w:r w:rsidRPr="00004364">
        <w:rPr>
          <w:b/>
        </w:rPr>
        <w:t>(#)  (Name of Utility) - "Power Supplier":</w:t>
      </w:r>
    </w:p>
    <w:p w14:paraId="39040CDE" w14:textId="77777777" w:rsidR="00845728" w:rsidRPr="00004364" w:rsidRDefault="00845728" w:rsidP="00845728">
      <w:pPr>
        <w:pStyle w:val="Indent1"/>
      </w:pPr>
    </w:p>
    <w:p w14:paraId="6B6E63EF" w14:textId="3DDF6D40" w:rsidR="00845728" w:rsidRPr="00004364" w:rsidRDefault="00845728" w:rsidP="00845728">
      <w:pPr>
        <w:pStyle w:val="Indent1"/>
      </w:pPr>
      <w:r w:rsidRPr="00004364">
        <w:t>The Contractor shall notify the Power Supplier(s) in writing, with a copy to the Engineer, at least 14 Calendar Days before beginning Work within</w:t>
      </w:r>
      <w:r w:rsidR="00170AB3" w:rsidRPr="00004364">
        <w:t xml:space="preserve"> 10 feet of the power line(s).</w:t>
      </w:r>
    </w:p>
    <w:p w14:paraId="04FCA603" w14:textId="77777777" w:rsidR="00845728" w:rsidRPr="00004364" w:rsidRDefault="00845728" w:rsidP="00845728">
      <w:pPr>
        <w:pStyle w:val="Indent1"/>
      </w:pPr>
    </w:p>
    <w:p w14:paraId="6B798100" w14:textId="58F46157"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F56DAE2" w14:textId="77777777" w:rsidR="00845728" w:rsidRPr="00004364" w:rsidRDefault="00845728" w:rsidP="00845728">
      <w:pPr>
        <w:pStyle w:val="Instructions-Indented"/>
      </w:pPr>
    </w:p>
    <w:p w14:paraId="3217C993" w14:textId="73B5DEF5"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559CCC17" w14:textId="77777777" w:rsidR="00845728" w:rsidRPr="00004364" w:rsidRDefault="00845728" w:rsidP="00845728">
      <w:pPr>
        <w:pStyle w:val="Instructions-Indented"/>
      </w:pPr>
    </w:p>
    <w:p w14:paraId="7B4E7754" w14:textId="77777777" w:rsidR="00845728" w:rsidRPr="00004364" w:rsidRDefault="00845728" w:rsidP="00845728">
      <w:pPr>
        <w:pStyle w:val="Instructions-Indented"/>
      </w:pPr>
      <w:r w:rsidRPr="00004364">
        <w:t>Fill in the second and fourth blanks with the work that needs to be performed by the Contractor after the utility performs their work.)</w:t>
      </w:r>
    </w:p>
    <w:p w14:paraId="0C44BDB7" w14:textId="77777777" w:rsidR="00845728" w:rsidRPr="00004364" w:rsidRDefault="00845728" w:rsidP="00845728">
      <w:pPr>
        <w:pStyle w:val="Indent1"/>
      </w:pPr>
    </w:p>
    <w:p w14:paraId="442ED40C" w14:textId="365EA8D1" w:rsidR="00845728" w:rsidRPr="00004364" w:rsidRDefault="00845728" w:rsidP="00845728">
      <w:pPr>
        <w:pStyle w:val="Indent1"/>
      </w:pPr>
      <w:r w:rsidRPr="00004364">
        <w:t>The Contractor shall notify the Power Supplier in writing, with a copy to the Engineer, __ Calendar Days before the Contractor is scheduled to begin performing ____________.</w:t>
      </w:r>
      <w:r w:rsidR="006709DD" w:rsidRPr="00004364">
        <w:t xml:space="preserve"> </w:t>
      </w:r>
      <w:r w:rsidRPr="00004364">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004364" w:rsidRDefault="00845728" w:rsidP="00845728">
      <w:pPr>
        <w:pStyle w:val="Indent1"/>
      </w:pPr>
    </w:p>
    <w:p w14:paraId="616D6E0E" w14:textId="25C51D5F"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E23EE65" w14:textId="77777777" w:rsidR="00845728" w:rsidRPr="00004364" w:rsidRDefault="00845728" w:rsidP="00845728">
      <w:pPr>
        <w:pStyle w:val="Indent1"/>
      </w:pPr>
    </w:p>
    <w:p w14:paraId="037D7455" w14:textId="433C22D0" w:rsidR="00845728" w:rsidRPr="00004364" w:rsidRDefault="00845728" w:rsidP="00845728">
      <w:pPr>
        <w:pStyle w:val="Indent1"/>
      </w:pPr>
      <w:r w:rsidRPr="00004364">
        <w:t xml:space="preserve">The Contractor shall notify the Power Supplier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004364" w:rsidRDefault="00845728" w:rsidP="00845728">
      <w:pPr>
        <w:pStyle w:val="Indent1"/>
      </w:pPr>
    </w:p>
    <w:p w14:paraId="22F3CF08" w14:textId="77777777" w:rsidR="00845728" w:rsidRPr="00004364" w:rsidRDefault="00845728" w:rsidP="00845728">
      <w:pPr>
        <w:pStyle w:val="Instructions-Indented"/>
      </w:pPr>
      <w:r w:rsidRPr="00004364">
        <w:t>(Use the following paragraph when power lines overhang Work areas. Use either "18 feet" or "__ feet" and fill in the blank. Delete the language in orange parentheses that does not apply and delete all orange parentheses.)</w:t>
      </w:r>
    </w:p>
    <w:p w14:paraId="7E5A3D32" w14:textId="77777777" w:rsidR="00845728" w:rsidRPr="00004364" w:rsidRDefault="00845728" w:rsidP="00845728">
      <w:pPr>
        <w:pStyle w:val="Indent1"/>
      </w:pPr>
    </w:p>
    <w:p w14:paraId="66EA9874" w14:textId="39A88F32" w:rsidR="00845728" w:rsidRPr="00004364" w:rsidRDefault="00845728" w:rsidP="00845728">
      <w:pPr>
        <w:pStyle w:val="Indent1"/>
      </w:pPr>
      <w:r w:rsidRPr="00004364">
        <w:t xml:space="preserve">Energized power lines overhang portions of the Work with a minimum vertical clearance of </w:t>
      </w:r>
      <w:r w:rsidRPr="00004364">
        <w:rPr>
          <w:b/>
          <w:i/>
          <w:color w:val="FF6600"/>
        </w:rPr>
        <w:t>(</w:t>
      </w:r>
      <w:r w:rsidRPr="00004364">
        <w:t>18 feet</w:t>
      </w:r>
      <w:r w:rsidRPr="00004364">
        <w:rPr>
          <w:b/>
          <w:i/>
          <w:color w:val="FF6600"/>
        </w:rPr>
        <w:t>)(</w:t>
      </w:r>
      <w:r w:rsidRPr="00004364">
        <w:t>__ feet</w:t>
      </w:r>
      <w:r w:rsidRPr="00004364">
        <w:rPr>
          <w:b/>
          <w:i/>
          <w:color w:val="FF6600"/>
        </w:rPr>
        <w:t>)</w:t>
      </w:r>
      <w:r w:rsidRPr="00004364">
        <w:t>.</w:t>
      </w:r>
      <w:r w:rsidR="006709DD" w:rsidRPr="00004364">
        <w:t xml:space="preserve"> </w:t>
      </w:r>
      <w:r w:rsidRPr="00004364">
        <w:t>The Contractor shall maintain at least 10 feet of safety clearance.</w:t>
      </w:r>
      <w:r w:rsidR="006709DD" w:rsidRPr="00004364">
        <w:t xml:space="preserve"> </w:t>
      </w:r>
      <w:r w:rsidRPr="00004364">
        <w:t>Exceptions require written approval from the Power Supplier</w:t>
      </w:r>
      <w:r w:rsidR="00DF20C5" w:rsidRPr="00004364">
        <w:t>(s) and may require an on</w:t>
      </w:r>
      <w:r w:rsidR="00DF20C5" w:rsidRPr="00004364">
        <w:noBreakHyphen/>
        <w:t>s</w:t>
      </w:r>
      <w:r w:rsidRPr="00004364">
        <w:t>ite safety watcher, at no cost to the Contractor.</w:t>
      </w:r>
      <w:r w:rsidR="006709DD" w:rsidRPr="00004364">
        <w:t xml:space="preserve"> </w:t>
      </w:r>
      <w:r w:rsidRPr="00004364">
        <w:t>The Contractor shall provide the Engineer a copy of the written approval of exception before beginning work.</w:t>
      </w:r>
    </w:p>
    <w:p w14:paraId="50E78C8E" w14:textId="77777777" w:rsidR="00845728" w:rsidRPr="00004364" w:rsidRDefault="00845728" w:rsidP="00845728">
      <w:pPr>
        <w:pStyle w:val="Indent1"/>
      </w:pPr>
    </w:p>
    <w:p w14:paraId="5E080B6F" w14:textId="260478A0" w:rsidR="00845728" w:rsidRPr="00004364" w:rsidRDefault="00845728" w:rsidP="00845728">
      <w:pPr>
        <w:pStyle w:val="Instructions-Indented"/>
      </w:pPr>
      <w:r w:rsidRPr="00004364">
        <w:t>(Use the following paragraph when power lines are beneath Work areas.</w:t>
      </w:r>
      <w:r w:rsidR="006709DD" w:rsidRPr="00004364">
        <w:t xml:space="preserve"> </w:t>
      </w:r>
      <w:r w:rsidRPr="00004364">
        <w:t>For example: Bridge deck rehab.)</w:t>
      </w:r>
    </w:p>
    <w:p w14:paraId="75AB9815" w14:textId="77777777" w:rsidR="00845728" w:rsidRPr="00004364" w:rsidRDefault="00845728" w:rsidP="00845728">
      <w:pPr>
        <w:pStyle w:val="Indent1"/>
      </w:pPr>
    </w:p>
    <w:p w14:paraId="52F65A02" w14:textId="7AB0D0CB" w:rsidR="00845728" w:rsidRPr="00004364" w:rsidRDefault="00845728" w:rsidP="00845728">
      <w:pPr>
        <w:pStyle w:val="Indent1"/>
      </w:pPr>
      <w:r w:rsidRPr="00004364">
        <w:t>The Contractor shall maintain at least 10 feet of safety clearance from energized power lines.</w:t>
      </w:r>
      <w:r w:rsidR="006709DD" w:rsidRPr="00004364">
        <w:t xml:space="preserve"> </w:t>
      </w:r>
      <w:r w:rsidRPr="00004364">
        <w:t>Exceptions require written approval from the Power Supplier</w:t>
      </w:r>
      <w:r w:rsidR="00DF20C5" w:rsidRPr="00004364">
        <w:t xml:space="preserve"> and will require an on-s</w:t>
      </w:r>
      <w:r w:rsidRPr="00004364">
        <w:t>ite safety watcher at no cost to the Contractor.</w:t>
      </w:r>
      <w:r w:rsidR="006709DD" w:rsidRPr="00004364">
        <w:t xml:space="preserve"> </w:t>
      </w:r>
      <w:r w:rsidRPr="00004364">
        <w:t>The Contractor shall provide the Engineer with a copy of the written approval of exception before beginning work.</w:t>
      </w:r>
    </w:p>
    <w:p w14:paraId="4FE7ECA5" w14:textId="77777777" w:rsidR="00845728" w:rsidRPr="00004364" w:rsidRDefault="00845728" w:rsidP="00845728">
      <w:pPr>
        <w:pStyle w:val="Indent1"/>
      </w:pPr>
    </w:p>
    <w:p w14:paraId="0F6E61B1" w14:textId="4B0DCD55" w:rsidR="00845728" w:rsidRPr="00004364" w:rsidRDefault="00845728" w:rsidP="00845728">
      <w:pPr>
        <w:pStyle w:val="Instructions-Indented"/>
      </w:pPr>
      <w:r w:rsidRPr="00004364">
        <w:t>(Use this paragraph when requested by the Utility Coordinator.</w:t>
      </w:r>
      <w:r w:rsidR="006709DD" w:rsidRPr="00004364">
        <w:t xml:space="preserve"> </w:t>
      </w:r>
      <w:r w:rsidRPr="00004364">
        <w:t>Fill in the blanks.)</w:t>
      </w:r>
    </w:p>
    <w:p w14:paraId="18A67E6C" w14:textId="77777777" w:rsidR="00845728" w:rsidRPr="00004364" w:rsidRDefault="00845728" w:rsidP="00845728">
      <w:pPr>
        <w:pStyle w:val="Indent1"/>
      </w:pPr>
    </w:p>
    <w:p w14:paraId="464CB4C6" w14:textId="77777777" w:rsidR="00845728" w:rsidRPr="00004364" w:rsidRDefault="00845728" w:rsidP="00845728">
      <w:pPr>
        <w:pStyle w:val="Indent1"/>
      </w:pPr>
      <w:r w:rsidRPr="00004364">
        <w:t xml:space="preserve">The Contractor shall coordinate with the Power Supplier(s) to perform Work within ___ feet of the aerial power line during </w:t>
      </w:r>
      <w:r w:rsidRPr="00004364">
        <w:rPr>
          <w:b/>
          <w:i/>
          <w:color w:val="FF6600"/>
          <w:u w:val="single"/>
        </w:rPr>
        <w:t>(</w:t>
      </w:r>
      <w:r w:rsidRPr="00004364">
        <w:rPr>
          <w:i/>
          <w:u w:val="single"/>
        </w:rPr>
        <w:t>Insert specific dates when the Power Supplier(s) cannot de-energize their system due to high loads</w:t>
      </w:r>
      <w:r w:rsidRPr="00004364">
        <w:rPr>
          <w:b/>
          <w:i/>
          <w:color w:val="FF6600"/>
          <w:u w:val="single"/>
        </w:rPr>
        <w:t>)</w:t>
      </w:r>
      <w:r w:rsidRPr="00004364">
        <w:t xml:space="preserve"> when the Power Supplier(s) cannot de energize the power facility.</w:t>
      </w:r>
    </w:p>
    <w:p w14:paraId="07BFEAF9" w14:textId="77777777" w:rsidR="00845728" w:rsidRPr="00004364" w:rsidRDefault="00845728" w:rsidP="00845728">
      <w:pPr>
        <w:pStyle w:val="Indent1"/>
      </w:pPr>
    </w:p>
    <w:p w14:paraId="68A5FA2B" w14:textId="61511FF9" w:rsidR="00845728" w:rsidRPr="00004364" w:rsidRDefault="007E06BE" w:rsidP="00845728">
      <w:pPr>
        <w:pStyle w:val="Instructions-Center"/>
      </w:pPr>
      <w:r w:rsidRPr="00004364">
        <w:t xml:space="preserve">[ </w:t>
      </w:r>
      <w:r w:rsidR="00845728" w:rsidRPr="00004364">
        <w:t>End Option for Power Suppliers</w:t>
      </w:r>
      <w:r w:rsidRPr="00004364">
        <w:t xml:space="preserve"> ]</w:t>
      </w:r>
    </w:p>
    <w:p w14:paraId="427B27CD" w14:textId="77777777" w:rsidR="00845728" w:rsidRPr="00004364" w:rsidRDefault="00845728" w:rsidP="00845728">
      <w:pPr>
        <w:pStyle w:val="Indent1"/>
      </w:pPr>
    </w:p>
    <w:p w14:paraId="09B2B7B2" w14:textId="4EBC107A" w:rsidR="00845728" w:rsidRPr="00004364" w:rsidRDefault="00845728" w:rsidP="00845728">
      <w:pPr>
        <w:pStyle w:val="Instructions-Indented"/>
      </w:pPr>
      <w:r w:rsidRPr="00004364">
        <w:t>(Begin Option for ODOT Electrical - Use this option when ODOT Electrical is listed in the above table.</w:t>
      </w:r>
      <w:r w:rsidR="006709DD" w:rsidRPr="00004364">
        <w:t xml:space="preserve"> </w:t>
      </w:r>
      <w:r w:rsidRPr="00004364">
        <w:t>Delete this option if ODOT Electrical is not listed.</w:t>
      </w:r>
    </w:p>
    <w:p w14:paraId="283DE170" w14:textId="77777777" w:rsidR="00845728" w:rsidRPr="00004364" w:rsidRDefault="00845728" w:rsidP="00845728">
      <w:pPr>
        <w:pStyle w:val="Instructions-Indented"/>
      </w:pPr>
    </w:p>
    <w:p w14:paraId="68FE3AE2" w14:textId="7254A268" w:rsidR="00845728" w:rsidRPr="00004364" w:rsidRDefault="00845728" w:rsidP="00845728">
      <w:pPr>
        <w:pStyle w:val="Instructions-Indented"/>
      </w:pPr>
      <w:r w:rsidRPr="00004364">
        <w:t>Replace "#" with the subsection number</w:t>
      </w:r>
      <w:r w:rsidR="00AF2F98" w:rsidRPr="00004364">
        <w:t>, e.g. “(3)”,</w:t>
      </w:r>
      <w:r w:rsidRPr="00004364">
        <w:t xml:space="preserve"> and ensure that all subsections are sequentially number</w:t>
      </w:r>
      <w:r w:rsidR="00723250" w:rsidRPr="00004364">
        <w:t>ed.</w:t>
      </w:r>
      <w:r w:rsidR="006709DD" w:rsidRPr="00004364">
        <w:t xml:space="preserve"> </w:t>
      </w:r>
      <w:r w:rsidR="00723250"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r w:rsidR="006709DD" w:rsidRPr="00004364">
        <w:t xml:space="preserve"> </w:t>
      </w:r>
      <w:r w:rsidR="00AF2F98" w:rsidRPr="00004364">
        <w:t xml:space="preserve">Example: (3) ODOT Electrical. </w:t>
      </w:r>
      <w:r w:rsidRPr="00004364">
        <w:t xml:space="preserve">Delete "(and Intelligent Transportation Systems (ITS))" or </w:t>
      </w:r>
      <w:r w:rsidR="00736A15" w:rsidRPr="00004364">
        <w:t xml:space="preserve">orange </w:t>
      </w:r>
      <w:r w:rsidRPr="00004364">
        <w:t>parentheses as applicable.)</w:t>
      </w:r>
    </w:p>
    <w:p w14:paraId="7C25EEF4" w14:textId="77777777" w:rsidR="00845728" w:rsidRPr="00004364" w:rsidRDefault="00845728" w:rsidP="00845728">
      <w:pPr>
        <w:pStyle w:val="Indent1"/>
      </w:pPr>
    </w:p>
    <w:p w14:paraId="564CF456" w14:textId="77777777" w:rsidR="00845728" w:rsidRPr="00004364" w:rsidRDefault="00845728" w:rsidP="00845728">
      <w:pPr>
        <w:pStyle w:val="Indent1"/>
        <w:rPr>
          <w:b/>
        </w:rPr>
      </w:pPr>
      <w:r w:rsidRPr="00004364">
        <w:rPr>
          <w:b/>
        </w:rPr>
        <w:t xml:space="preserve">(#)  ODOT Electrical </w:t>
      </w:r>
      <w:r w:rsidRPr="00004364">
        <w:rPr>
          <w:b/>
          <w:i/>
          <w:color w:val="FF6600"/>
        </w:rPr>
        <w:t>(</w:t>
      </w:r>
      <w:r w:rsidRPr="00004364">
        <w:rPr>
          <w:b/>
        </w:rPr>
        <w:t>and Intelligent Transportation Systems (ITS)</w:t>
      </w:r>
      <w:r w:rsidRPr="00004364">
        <w:rPr>
          <w:b/>
          <w:i/>
          <w:color w:val="FF6600"/>
        </w:rPr>
        <w:t>)</w:t>
      </w:r>
      <w:r w:rsidRPr="00004364">
        <w:rPr>
          <w:b/>
        </w:rPr>
        <w:t>:</w:t>
      </w:r>
    </w:p>
    <w:p w14:paraId="61465E15" w14:textId="77777777" w:rsidR="00845728" w:rsidRPr="00004364" w:rsidRDefault="00845728" w:rsidP="00845728">
      <w:pPr>
        <w:pStyle w:val="Indent1"/>
      </w:pPr>
    </w:p>
    <w:p w14:paraId="63943979" w14:textId="77777777" w:rsidR="00845728" w:rsidRPr="00004364" w:rsidRDefault="00845728" w:rsidP="00845728">
      <w:pPr>
        <w:pStyle w:val="Indent1"/>
      </w:pPr>
      <w:r w:rsidRPr="00004364">
        <w:t xml:space="preserve">The Contractor shall notify, in writing, ODOT Electrical </w:t>
      </w:r>
      <w:r w:rsidRPr="00004364">
        <w:rPr>
          <w:b/>
          <w:i/>
          <w:color w:val="FF6600"/>
        </w:rPr>
        <w:t>(</w:t>
      </w:r>
      <w:r w:rsidRPr="00004364">
        <w:t>and ITS</w:t>
      </w:r>
      <w:r w:rsidRPr="00004364">
        <w:rPr>
          <w:b/>
          <w:i/>
          <w:color w:val="FF6600"/>
        </w:rPr>
        <w:t>)</w:t>
      </w:r>
      <w:r w:rsidRPr="00004364">
        <w:t xml:space="preserve"> with a copy to the Engineer, at least 14 Calendar Days before beginning Work within 10 feet of the ODOT line(s).</w:t>
      </w:r>
    </w:p>
    <w:p w14:paraId="486DBBBC" w14:textId="77777777" w:rsidR="00845728" w:rsidRPr="00004364" w:rsidRDefault="00845728" w:rsidP="00845728">
      <w:pPr>
        <w:pStyle w:val="Indent1"/>
      </w:pPr>
    </w:p>
    <w:p w14:paraId="39B89A34" w14:textId="278CA03C" w:rsidR="00845728" w:rsidRPr="00004364" w:rsidRDefault="007E06BE" w:rsidP="00845728">
      <w:pPr>
        <w:pStyle w:val="Instructions-Center"/>
      </w:pPr>
      <w:r w:rsidRPr="00004364">
        <w:t xml:space="preserve">[ </w:t>
      </w:r>
      <w:r w:rsidR="00845728" w:rsidRPr="00004364">
        <w:t>End Option for ODOT Electrical</w:t>
      </w:r>
      <w:r w:rsidRPr="00004364">
        <w:t xml:space="preserve"> ]</w:t>
      </w:r>
    </w:p>
    <w:p w14:paraId="7A00A2B7" w14:textId="77777777" w:rsidR="00845728" w:rsidRPr="00004364" w:rsidRDefault="00845728" w:rsidP="00845728">
      <w:pPr>
        <w:pStyle w:val="Indent1"/>
      </w:pPr>
    </w:p>
    <w:p w14:paraId="056F40EB" w14:textId="2BE8A631" w:rsidR="00845728" w:rsidRPr="00004364" w:rsidRDefault="00845728" w:rsidP="00845728">
      <w:pPr>
        <w:pStyle w:val="Instructions-Indented"/>
      </w:pPr>
      <w:r w:rsidRPr="00004364">
        <w:t>(Begin Option for Local Agency Electrical - Use this option when Local Agency Electrical is listed in the above table.</w:t>
      </w:r>
      <w:r w:rsidR="006709DD" w:rsidRPr="00004364">
        <w:t xml:space="preserve"> </w:t>
      </w:r>
      <w:r w:rsidRPr="00004364">
        <w:t>Repeat this option if more than one Local Agency is listed and delete this option if a Local Agency is not listed.</w:t>
      </w:r>
    </w:p>
    <w:p w14:paraId="181A2335" w14:textId="77777777" w:rsidR="00845728" w:rsidRPr="00004364" w:rsidRDefault="00845728" w:rsidP="00845728">
      <w:pPr>
        <w:pStyle w:val="Instructions-Indented"/>
      </w:pPr>
    </w:p>
    <w:p w14:paraId="3DC565B2" w14:textId="1739BB3E" w:rsidR="00845728" w:rsidRPr="00004364" w:rsidRDefault="00845728" w:rsidP="00845728">
      <w:pPr>
        <w:pStyle w:val="Instructions-Indented"/>
      </w:pPr>
      <w:r w:rsidRPr="00004364">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00736A15" w:rsidRPr="00004364">
        <w:t xml:space="preserve"> listed below.</w:t>
      </w:r>
    </w:p>
    <w:p w14:paraId="58DB3567" w14:textId="77777777" w:rsidR="00845728" w:rsidRPr="00004364" w:rsidRDefault="00845728" w:rsidP="00845728">
      <w:pPr>
        <w:pStyle w:val="Instructions-Indented"/>
      </w:pPr>
    </w:p>
    <w:p w14:paraId="6C9CA527" w14:textId="77767DC5" w:rsidR="00845728" w:rsidRPr="00004364" w:rsidRDefault="00845728" w:rsidP="00845728">
      <w:pPr>
        <w:pStyle w:val="Instructions-Indented"/>
      </w:pPr>
      <w:r w:rsidRPr="00004364">
        <w:t>Replace "(Name of Local Agency)" with the name of the Local Agency.</w:t>
      </w:r>
      <w:r w:rsidR="00560540" w:rsidRPr="00004364">
        <w:t xml:space="preserve"> Example: (4) City of Salem Electrical”</w:t>
      </w:r>
      <w:r w:rsidRPr="00004364">
        <w:t>)</w:t>
      </w:r>
    </w:p>
    <w:p w14:paraId="5078C938" w14:textId="77777777" w:rsidR="00845728" w:rsidRPr="00004364" w:rsidRDefault="00845728" w:rsidP="00845728">
      <w:pPr>
        <w:pStyle w:val="Indent1"/>
      </w:pPr>
    </w:p>
    <w:p w14:paraId="44CC5384" w14:textId="77777777" w:rsidR="00845728" w:rsidRPr="00004364" w:rsidRDefault="00845728" w:rsidP="00845728">
      <w:pPr>
        <w:pStyle w:val="Indent1"/>
        <w:rPr>
          <w:b/>
        </w:rPr>
      </w:pPr>
      <w:r w:rsidRPr="00004364">
        <w:rPr>
          <w:b/>
        </w:rPr>
        <w:t>(#)  (Name of Local Agency) Electrical:</w:t>
      </w:r>
    </w:p>
    <w:p w14:paraId="6DACD78D" w14:textId="77777777" w:rsidR="00845728" w:rsidRPr="00004364" w:rsidRDefault="00845728" w:rsidP="00845728">
      <w:pPr>
        <w:pStyle w:val="Indent1"/>
      </w:pPr>
    </w:p>
    <w:p w14:paraId="1AD62BF1" w14:textId="77777777" w:rsidR="00845728" w:rsidRPr="00004364" w:rsidRDefault="00845728" w:rsidP="00845728">
      <w:pPr>
        <w:pStyle w:val="Instructions-Indented"/>
      </w:pPr>
      <w:r w:rsidRPr="00004364">
        <w:t>(Fill in the blank with the name of the Local Agency.)</w:t>
      </w:r>
    </w:p>
    <w:p w14:paraId="25608FCC" w14:textId="77777777" w:rsidR="00845728" w:rsidRPr="00004364" w:rsidRDefault="00845728" w:rsidP="00845728">
      <w:pPr>
        <w:pStyle w:val="Indent1"/>
      </w:pPr>
    </w:p>
    <w:p w14:paraId="04795762" w14:textId="77777777" w:rsidR="00845728" w:rsidRPr="00004364" w:rsidRDefault="00845728" w:rsidP="00845728">
      <w:pPr>
        <w:pStyle w:val="Indent1"/>
      </w:pPr>
      <w:r w:rsidRPr="00004364">
        <w:t>The Contractor shall notify ____, in writing, with a copy to the Engineer, at least 14 Calendar Days before beginning Work within 10 feet of the line(s).</w:t>
      </w:r>
    </w:p>
    <w:p w14:paraId="3E1A0F03" w14:textId="77777777" w:rsidR="00845728" w:rsidRPr="00004364" w:rsidRDefault="00845728" w:rsidP="00845728">
      <w:pPr>
        <w:pStyle w:val="Indent1"/>
      </w:pPr>
    </w:p>
    <w:p w14:paraId="21E1EE61" w14:textId="21631D4E"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Local Agency Electrical</w:t>
      </w:r>
      <w:r w:rsidR="007E06BE" w:rsidRPr="00004364">
        <w:t xml:space="preserve"> ]</w:t>
      </w:r>
    </w:p>
    <w:p w14:paraId="7382BB1A" w14:textId="77777777" w:rsidR="00845728" w:rsidRPr="00004364" w:rsidRDefault="00845728" w:rsidP="00845728">
      <w:pPr>
        <w:pStyle w:val="Indent1"/>
      </w:pPr>
    </w:p>
    <w:p w14:paraId="7950D9AA" w14:textId="18E85AAD" w:rsidR="00845728" w:rsidRPr="00004364" w:rsidRDefault="00845728" w:rsidP="00845728">
      <w:pPr>
        <w:pStyle w:val="Instructions-Indented"/>
      </w:pPr>
      <w:r w:rsidRPr="00004364">
        <w:t>(Begin Option for Irrigation Facilities - Use this option when Irrigation Facilities are listed in the above table.</w:t>
      </w:r>
      <w:r w:rsidR="006709DD" w:rsidRPr="00004364">
        <w:t xml:space="preserve"> </w:t>
      </w:r>
      <w:r w:rsidRPr="00004364">
        <w:t>Repeat this option if more than one Irrigation Facility is listed, and delete this option if no Irrigation Facilities are listed.</w:t>
      </w:r>
    </w:p>
    <w:p w14:paraId="2DBB4D50" w14:textId="77777777" w:rsidR="00845728" w:rsidRPr="00004364" w:rsidRDefault="00845728" w:rsidP="00845728">
      <w:pPr>
        <w:pStyle w:val="Instructions-Indented"/>
      </w:pPr>
    </w:p>
    <w:p w14:paraId="0591C7F7" w14:textId="48D82964" w:rsidR="00845728" w:rsidRPr="00004364" w:rsidRDefault="00845728" w:rsidP="00845728">
      <w:pPr>
        <w:pStyle w:val="Instructions-Indented"/>
      </w:pPr>
      <w:r w:rsidRPr="00004364">
        <w:lastRenderedPageBreak/>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44B0F04C" w14:textId="77777777" w:rsidR="00845728" w:rsidRPr="00004364" w:rsidRDefault="00845728" w:rsidP="00845728">
      <w:pPr>
        <w:pStyle w:val="Instructions-Indented"/>
      </w:pPr>
    </w:p>
    <w:p w14:paraId="52FF7BD5" w14:textId="10186D3A" w:rsidR="00845728" w:rsidRPr="00004364" w:rsidRDefault="00845728" w:rsidP="00845728">
      <w:pPr>
        <w:pStyle w:val="Instructions-Indented"/>
      </w:pPr>
      <w:r w:rsidRPr="00004364">
        <w:t>Replace "(Name of Utility)" with the name of the Irrigation Facility.</w:t>
      </w:r>
      <w:r w:rsidR="00560540" w:rsidRPr="00004364">
        <w:t xml:space="preserve"> Example: (4) Central Oregon Irrigation District – “Irrigation Facility”</w:t>
      </w:r>
      <w:r w:rsidRPr="00004364">
        <w:t>)</w:t>
      </w:r>
    </w:p>
    <w:p w14:paraId="2E3E8D9F" w14:textId="77777777" w:rsidR="00845728" w:rsidRPr="00004364" w:rsidRDefault="00845728" w:rsidP="00845728">
      <w:pPr>
        <w:pStyle w:val="Indent1"/>
      </w:pPr>
    </w:p>
    <w:p w14:paraId="30CBCE2D" w14:textId="77777777" w:rsidR="00845728" w:rsidRPr="00004364" w:rsidRDefault="00845728" w:rsidP="00845728">
      <w:pPr>
        <w:pStyle w:val="Indent1"/>
        <w:rPr>
          <w:b/>
        </w:rPr>
      </w:pPr>
      <w:r w:rsidRPr="00004364">
        <w:rPr>
          <w:b/>
        </w:rPr>
        <w:t>(#)  (Name of Utility) - "Irrigation Facility":</w:t>
      </w:r>
    </w:p>
    <w:p w14:paraId="15B15DC8" w14:textId="77777777" w:rsidR="00845728" w:rsidRPr="00004364" w:rsidRDefault="00845728" w:rsidP="00845728">
      <w:pPr>
        <w:pStyle w:val="Indent1"/>
      </w:pPr>
    </w:p>
    <w:p w14:paraId="5067756E" w14:textId="77777777" w:rsidR="00845728" w:rsidRPr="00004364" w:rsidRDefault="00845728" w:rsidP="00845728">
      <w:pPr>
        <w:pStyle w:val="Indent1"/>
      </w:pPr>
      <w:r w:rsidRPr="00004364">
        <w:t>The Contractor shall notify the Irrigation Facility in writing, with a copy to the Engineer, at least 14 Calendar Days before beginning Work within 10 feet of the Irrigation facilities.</w:t>
      </w:r>
    </w:p>
    <w:p w14:paraId="2C10EA82" w14:textId="77777777" w:rsidR="00845728" w:rsidRPr="00004364" w:rsidRDefault="00845728" w:rsidP="00845728">
      <w:pPr>
        <w:pStyle w:val="Indent1"/>
      </w:pPr>
    </w:p>
    <w:p w14:paraId="20014622" w14:textId="56A1F0EF"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6BEC5613" w14:textId="77777777" w:rsidR="00845728" w:rsidRPr="00004364" w:rsidRDefault="00845728" w:rsidP="00845728">
      <w:pPr>
        <w:pStyle w:val="Instructions-Indented"/>
      </w:pPr>
    </w:p>
    <w:p w14:paraId="64AEFAEE" w14:textId="06FC8EF4"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27DD692F" w14:textId="77777777" w:rsidR="00845728" w:rsidRPr="00004364" w:rsidRDefault="00845728" w:rsidP="00845728">
      <w:pPr>
        <w:pStyle w:val="Instructions-Indented"/>
      </w:pPr>
    </w:p>
    <w:p w14:paraId="7418F90D"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7D1764C6" w14:textId="77777777" w:rsidR="00845728" w:rsidRPr="00004364" w:rsidRDefault="00845728" w:rsidP="00845728">
      <w:pPr>
        <w:pStyle w:val="Indent1"/>
      </w:pPr>
    </w:p>
    <w:p w14:paraId="05820648" w14:textId="16023925" w:rsidR="00845728" w:rsidRPr="00004364" w:rsidRDefault="00845728" w:rsidP="00845728">
      <w:pPr>
        <w:pStyle w:val="Indent1"/>
      </w:pPr>
      <w:r w:rsidRPr="00004364">
        <w:t>The Contractor shall notify the Irrigation Facility in writing, with a copy to the Engineer, __ Calendar Days before the Contractor is scheduled to begin performing ____________.</w:t>
      </w:r>
      <w:r w:rsidR="006709DD" w:rsidRPr="00004364">
        <w:t xml:space="preserve"> </w:t>
      </w:r>
      <w:r w:rsidRPr="00004364">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004364" w:rsidRDefault="00845728" w:rsidP="00845728">
      <w:pPr>
        <w:pStyle w:val="Indent1"/>
      </w:pPr>
    </w:p>
    <w:p w14:paraId="38EE8C7A" w14:textId="45ED439C"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328FE6C8" w14:textId="77777777" w:rsidR="00845728" w:rsidRPr="00004364" w:rsidRDefault="00845728" w:rsidP="00845728">
      <w:pPr>
        <w:pStyle w:val="Indent1"/>
      </w:pPr>
    </w:p>
    <w:p w14:paraId="559564EA" w14:textId="59F02E5D" w:rsidR="00845728" w:rsidRPr="00004364" w:rsidRDefault="00845728" w:rsidP="00845728">
      <w:pPr>
        <w:pStyle w:val="Indent1"/>
      </w:pPr>
      <w:r w:rsidRPr="00004364">
        <w:t xml:space="preserve">The Contractor shall notify the Irrigation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004364" w:rsidRDefault="00845728" w:rsidP="00845728">
      <w:pPr>
        <w:pStyle w:val="Indent1"/>
      </w:pPr>
    </w:p>
    <w:p w14:paraId="34567B24" w14:textId="4C9532F3" w:rsidR="00845728" w:rsidRPr="00004364" w:rsidRDefault="007E06BE" w:rsidP="00845728">
      <w:pPr>
        <w:pStyle w:val="Instructions-Center"/>
      </w:pPr>
      <w:r w:rsidRPr="00004364">
        <w:t xml:space="preserve">[ </w:t>
      </w:r>
      <w:r w:rsidR="00845728" w:rsidRPr="00004364">
        <w:t>End Option for Irrigation Facilities</w:t>
      </w:r>
      <w:r w:rsidRPr="00004364">
        <w:t xml:space="preserve"> ]</w:t>
      </w:r>
    </w:p>
    <w:p w14:paraId="74BED20A" w14:textId="77777777" w:rsidR="00845728" w:rsidRPr="00004364" w:rsidRDefault="00845728" w:rsidP="00845728">
      <w:pPr>
        <w:pStyle w:val="Indent1"/>
      </w:pPr>
    </w:p>
    <w:p w14:paraId="578CD227" w14:textId="33F178BD" w:rsidR="00845728" w:rsidRPr="00004364" w:rsidRDefault="00845728" w:rsidP="00845728">
      <w:pPr>
        <w:pStyle w:val="Instructions-Indented"/>
      </w:pPr>
      <w:r w:rsidRPr="00004364">
        <w:t>(Begin Option for Sewer Facilities - Use this option when Sewer Facilities are listed in the above table.</w:t>
      </w:r>
      <w:r w:rsidR="006709DD" w:rsidRPr="00004364">
        <w:t xml:space="preserve"> </w:t>
      </w:r>
      <w:r w:rsidRPr="00004364">
        <w:t>Repeat this option if more than one Sewer Facility is listed and delete this option if no Sewer Facilities are listed.</w:t>
      </w:r>
    </w:p>
    <w:p w14:paraId="5066FA0F" w14:textId="77777777" w:rsidR="00845728" w:rsidRPr="00004364" w:rsidRDefault="00845728" w:rsidP="00845728">
      <w:pPr>
        <w:pStyle w:val="Instructions-Indented"/>
      </w:pPr>
    </w:p>
    <w:p w14:paraId="1993EDC3" w14:textId="3FF70D41" w:rsidR="00845728" w:rsidRPr="00004364" w:rsidRDefault="00845728" w:rsidP="00845728">
      <w:pPr>
        <w:pStyle w:val="Instructions-Indented"/>
      </w:pPr>
      <w:r w:rsidRPr="00004364">
        <w:t>Replace "#" with the subsection number</w:t>
      </w:r>
      <w:r w:rsidR="00560540" w:rsidRPr="00004364">
        <w:t>, e.g. “(4)”,</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5B152349" w14:textId="77777777" w:rsidR="00845728" w:rsidRPr="00004364" w:rsidRDefault="00845728" w:rsidP="00845728">
      <w:pPr>
        <w:pStyle w:val="Instructions-Indented"/>
      </w:pPr>
    </w:p>
    <w:p w14:paraId="54F7925E" w14:textId="707101FA" w:rsidR="00845728" w:rsidRPr="00004364" w:rsidRDefault="00845728" w:rsidP="00845728">
      <w:pPr>
        <w:pStyle w:val="Instructions-Indented"/>
      </w:pPr>
      <w:r w:rsidRPr="00004364">
        <w:t>Replace "(Name of Utility)" with the name of the Sewer Company or City Sewer Service.</w:t>
      </w:r>
      <w:r w:rsidR="00560540" w:rsidRPr="00004364">
        <w:t xml:space="preserve"> Example: (4) South Suburban Sewer – “Sewer Facility”</w:t>
      </w:r>
      <w:r w:rsidRPr="00004364">
        <w:t>)</w:t>
      </w:r>
    </w:p>
    <w:p w14:paraId="38B6FABD" w14:textId="77777777" w:rsidR="00845728" w:rsidRPr="00004364" w:rsidRDefault="00845728" w:rsidP="00845728">
      <w:pPr>
        <w:pStyle w:val="Indent1"/>
      </w:pPr>
    </w:p>
    <w:p w14:paraId="5EBDEF4A" w14:textId="77777777" w:rsidR="00845728" w:rsidRPr="00004364" w:rsidRDefault="00845728" w:rsidP="00845728">
      <w:pPr>
        <w:pStyle w:val="Indent1"/>
        <w:rPr>
          <w:b/>
        </w:rPr>
      </w:pPr>
      <w:r w:rsidRPr="00004364">
        <w:rPr>
          <w:b/>
        </w:rPr>
        <w:t>(#)  (Name of Utility) - "Sewer Facility":</w:t>
      </w:r>
    </w:p>
    <w:p w14:paraId="3791C06D" w14:textId="77777777" w:rsidR="00845728" w:rsidRPr="00004364" w:rsidRDefault="00845728" w:rsidP="00845728">
      <w:pPr>
        <w:pStyle w:val="Indent1"/>
      </w:pPr>
    </w:p>
    <w:p w14:paraId="6D8FE791" w14:textId="77777777" w:rsidR="00845728" w:rsidRPr="00004364" w:rsidRDefault="00845728" w:rsidP="00845728">
      <w:pPr>
        <w:pStyle w:val="Indent1"/>
      </w:pPr>
      <w:r w:rsidRPr="00004364">
        <w:t>The Contractor shall notify the Sewer Facility in writing, with a copy to the Engineer, at least 14 Calendar Days before beginning Work within 10 feet of the Sewer facilities.</w:t>
      </w:r>
    </w:p>
    <w:p w14:paraId="44B39AF0" w14:textId="77777777" w:rsidR="00845728" w:rsidRPr="00004364" w:rsidRDefault="00845728" w:rsidP="00845728">
      <w:pPr>
        <w:pStyle w:val="Indent1"/>
      </w:pPr>
    </w:p>
    <w:p w14:paraId="394BCD5E" w14:textId="56C7DB05"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C12635F" w14:textId="77777777" w:rsidR="00845728" w:rsidRPr="00004364" w:rsidRDefault="00845728" w:rsidP="00845728">
      <w:pPr>
        <w:pStyle w:val="Instructions-Indented"/>
      </w:pPr>
    </w:p>
    <w:p w14:paraId="587AED48" w14:textId="37DB90FC"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7EEDBEB7" w14:textId="77777777" w:rsidR="00845728" w:rsidRPr="00004364" w:rsidRDefault="00845728" w:rsidP="00845728">
      <w:pPr>
        <w:pStyle w:val="Instructions-Indented"/>
      </w:pPr>
    </w:p>
    <w:p w14:paraId="01BA7157"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689AB7A6" w14:textId="77777777" w:rsidR="00845728" w:rsidRPr="00004364" w:rsidRDefault="00845728" w:rsidP="00845728">
      <w:pPr>
        <w:pStyle w:val="Indent1"/>
      </w:pPr>
    </w:p>
    <w:p w14:paraId="1284391F" w14:textId="2112BF4F" w:rsidR="00845728" w:rsidRPr="00004364" w:rsidRDefault="00845728" w:rsidP="00845728">
      <w:pPr>
        <w:pStyle w:val="Indent1"/>
      </w:pPr>
      <w:r w:rsidRPr="00004364">
        <w:t>The Contractor shall notify the Sewer Facility in writing, with a copy to the Engineer, __ Calendar Days before the Contractor is scheduled to begin performing ____________.</w:t>
      </w:r>
      <w:r w:rsidR="006709DD" w:rsidRPr="00004364">
        <w:t xml:space="preserve"> </w:t>
      </w:r>
      <w:r w:rsidRPr="00004364">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004364" w:rsidRDefault="00845728" w:rsidP="00845728">
      <w:pPr>
        <w:pStyle w:val="Indent1"/>
      </w:pPr>
    </w:p>
    <w:p w14:paraId="327FFC6E" w14:textId="17A6879D"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7303C493" w14:textId="77777777" w:rsidR="00845728" w:rsidRPr="00004364" w:rsidRDefault="00845728" w:rsidP="00845728">
      <w:pPr>
        <w:pStyle w:val="Indent1"/>
      </w:pPr>
    </w:p>
    <w:p w14:paraId="72993994" w14:textId="6BA47320" w:rsidR="00845728" w:rsidRPr="00004364" w:rsidRDefault="00845728" w:rsidP="00845728">
      <w:pPr>
        <w:pStyle w:val="Indent1"/>
      </w:pPr>
      <w:r w:rsidRPr="00004364">
        <w:t xml:space="preserve">The Contractor shall notify the Sewer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xml:space="preserve"> Calendar Days after the Sewer </w:t>
      </w:r>
      <w:r w:rsidRPr="00004364">
        <w:lastRenderedPageBreak/>
        <w:t>Facility receives the notification, whichever occurs later, the Contractor shall then allow the Sewer Facility __ Calendar Days to schedule and complete the relocation and adjustment work.</w:t>
      </w:r>
    </w:p>
    <w:p w14:paraId="7B42DE78" w14:textId="77777777" w:rsidR="00845728" w:rsidRPr="00004364" w:rsidRDefault="00845728" w:rsidP="00845728">
      <w:pPr>
        <w:pStyle w:val="Indent1"/>
      </w:pPr>
    </w:p>
    <w:p w14:paraId="677BADC8" w14:textId="60C638F2"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Sewer Facilities</w:t>
      </w:r>
      <w:r w:rsidR="007E06BE" w:rsidRPr="00004364">
        <w:t xml:space="preserve"> ]</w:t>
      </w:r>
    </w:p>
    <w:p w14:paraId="0EC6C37A" w14:textId="77777777" w:rsidR="00845728" w:rsidRPr="00004364" w:rsidRDefault="00845728" w:rsidP="00845728">
      <w:pPr>
        <w:pStyle w:val="Indent1"/>
      </w:pPr>
    </w:p>
    <w:p w14:paraId="7A45CF6C" w14:textId="42BD6AA4" w:rsidR="00845728" w:rsidRPr="00004364" w:rsidRDefault="00845728" w:rsidP="00845728">
      <w:pPr>
        <w:pStyle w:val="Instructions-Indented"/>
      </w:pPr>
      <w:r w:rsidRPr="00004364">
        <w:t>(Begin Option for Telecommunication, including Fiber, Utilities - Use this option when Telecommunication Utilities are listed in the above table.</w:t>
      </w:r>
      <w:r w:rsidR="006709DD" w:rsidRPr="00004364">
        <w:t xml:space="preserve"> </w:t>
      </w:r>
      <w:r w:rsidRPr="00004364">
        <w:t>Repeat this option if more than one Telecommunication Utility is listed, and delete this option if no Telecommunication Utilities are listed.</w:t>
      </w:r>
    </w:p>
    <w:p w14:paraId="63335399" w14:textId="77777777" w:rsidR="00845728" w:rsidRPr="00004364" w:rsidRDefault="00845728" w:rsidP="00845728">
      <w:pPr>
        <w:pStyle w:val="Instructions-Indented"/>
      </w:pPr>
    </w:p>
    <w:p w14:paraId="431B0E0A" w14:textId="7E9EB888" w:rsidR="00845728" w:rsidRPr="00004364" w:rsidRDefault="00845728" w:rsidP="00845728">
      <w:pPr>
        <w:pStyle w:val="Instructions-Indented"/>
      </w:pPr>
      <w:r w:rsidRPr="00004364">
        <w:t>Replace "#" with the subsection number</w:t>
      </w:r>
      <w:r w:rsidR="00560540" w:rsidRPr="00004364">
        <w:t xml:space="preserve">, e.g. “(5)”, </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FF68054" w14:textId="77777777" w:rsidR="00845728" w:rsidRPr="00004364" w:rsidRDefault="00845728" w:rsidP="00845728">
      <w:pPr>
        <w:pStyle w:val="Instructions-Indented"/>
      </w:pPr>
    </w:p>
    <w:p w14:paraId="2EA60988" w14:textId="6C057ED9" w:rsidR="00845728" w:rsidRPr="00004364" w:rsidRDefault="00845728" w:rsidP="00845728">
      <w:pPr>
        <w:pStyle w:val="Instructions-Indented"/>
      </w:pPr>
      <w:r w:rsidRPr="00004364">
        <w:t>Replace "(Name of Utility)" with the name of the Telecommunication Utility.</w:t>
      </w:r>
      <w:r w:rsidR="00560540" w:rsidRPr="00004364">
        <w:t xml:space="preserve"> Example: (5) Comcast – “Telecommunication Utility”)</w:t>
      </w:r>
      <w:r w:rsidRPr="00004364">
        <w:t>)</w:t>
      </w:r>
    </w:p>
    <w:p w14:paraId="32C8795A" w14:textId="77777777" w:rsidR="00845728" w:rsidRPr="00004364" w:rsidRDefault="00845728" w:rsidP="00845728">
      <w:pPr>
        <w:pStyle w:val="Indent1"/>
      </w:pPr>
    </w:p>
    <w:p w14:paraId="4FE44E75" w14:textId="77777777" w:rsidR="00845728" w:rsidRPr="00004364" w:rsidRDefault="00845728" w:rsidP="00845728">
      <w:pPr>
        <w:pStyle w:val="Indent1"/>
        <w:rPr>
          <w:b/>
        </w:rPr>
      </w:pPr>
      <w:r w:rsidRPr="00004364">
        <w:rPr>
          <w:b/>
        </w:rPr>
        <w:t>(#)  (Name of Utility) - "Telecommunication Utility":</w:t>
      </w:r>
    </w:p>
    <w:p w14:paraId="04A2B367" w14:textId="77777777" w:rsidR="00845728" w:rsidRPr="00004364" w:rsidRDefault="00845728" w:rsidP="00845728">
      <w:pPr>
        <w:pStyle w:val="Indent1"/>
      </w:pPr>
    </w:p>
    <w:p w14:paraId="70C9222C" w14:textId="77777777" w:rsidR="00845728" w:rsidRPr="00004364" w:rsidRDefault="00845728" w:rsidP="00845728">
      <w:pPr>
        <w:pStyle w:val="Indent1"/>
      </w:pPr>
      <w:r w:rsidRPr="00004364">
        <w:t>The Contractor shall notify the Telecommunication Utility in writing, with a copy to the Engineer, at least 14 Calendar Days before beginning Work within 10 feet of the Telecommunication Utility facilities.</w:t>
      </w:r>
    </w:p>
    <w:p w14:paraId="6F30F52E" w14:textId="77777777" w:rsidR="00845728" w:rsidRPr="00004364" w:rsidRDefault="00845728" w:rsidP="00845728">
      <w:pPr>
        <w:pStyle w:val="Indent1"/>
      </w:pPr>
    </w:p>
    <w:p w14:paraId="443AE803" w14:textId="6BECABDC" w:rsidR="00845728" w:rsidRPr="00004364" w:rsidRDefault="00845728" w:rsidP="00845728">
      <w:pPr>
        <w:pStyle w:val="Instructions-Indented"/>
      </w:pPr>
      <w:r w:rsidRPr="00004364">
        <w:t>(Use the following paragraph when the utility must complete adjustment/relocation work in order for the Contractor to have access to perform a specific work activity, and when identified by the Utility Coordinator.</w:t>
      </w:r>
      <w:r w:rsidR="006709DD" w:rsidRPr="00004364">
        <w:t xml:space="preserve"> </w:t>
      </w:r>
      <w:r w:rsidRPr="00004364">
        <w:t>Copy and paste the paragraphs as necessary to accommodate all relocation work.</w:t>
      </w:r>
    </w:p>
    <w:p w14:paraId="22E39023" w14:textId="77777777" w:rsidR="00845728" w:rsidRPr="00004364" w:rsidRDefault="00845728" w:rsidP="00845728">
      <w:pPr>
        <w:pStyle w:val="Instructions-Indented"/>
      </w:pPr>
    </w:p>
    <w:p w14:paraId="0F1D486A" w14:textId="364E13A7"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716FB8BC" w14:textId="77777777" w:rsidR="00845728" w:rsidRPr="00004364" w:rsidRDefault="00845728" w:rsidP="00845728">
      <w:pPr>
        <w:pStyle w:val="Instructions-Indented"/>
      </w:pPr>
    </w:p>
    <w:p w14:paraId="660F0745"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6996CF62" w14:textId="77777777" w:rsidR="00845728" w:rsidRPr="00004364" w:rsidRDefault="00845728" w:rsidP="00845728">
      <w:pPr>
        <w:pStyle w:val="Indent1"/>
      </w:pPr>
    </w:p>
    <w:p w14:paraId="599EE354" w14:textId="544BC0D7" w:rsidR="00845728" w:rsidRPr="00004364" w:rsidRDefault="00845728" w:rsidP="00845728">
      <w:pPr>
        <w:pStyle w:val="Indent1"/>
      </w:pPr>
      <w:r w:rsidRPr="00004364">
        <w:t>The Contractor shall notify the Telecommunication Utility in writing, with a copy to the Engineer, __ Calendar Days before the Contractor is scheduled to begin performing ____________.</w:t>
      </w:r>
      <w:r w:rsidR="006709DD" w:rsidRPr="00004364">
        <w:t xml:space="preserve"> </w:t>
      </w:r>
      <w:r w:rsidRPr="00004364">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004364" w:rsidRDefault="00845728" w:rsidP="00845728">
      <w:pPr>
        <w:pStyle w:val="Indent1"/>
      </w:pPr>
    </w:p>
    <w:p w14:paraId="42A59BDA" w14:textId="565DEB46"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 xml:space="preserve">Fill in the first blank with the work that needs to be done by the Contractor in order for the utility to have access to perform </w:t>
      </w:r>
      <w:r w:rsidRPr="00004364">
        <w:lastRenderedPageBreak/>
        <w:t>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6658CB0A" w14:textId="77777777" w:rsidR="00845728" w:rsidRPr="00004364" w:rsidRDefault="00845728" w:rsidP="00845728">
      <w:pPr>
        <w:pStyle w:val="Indent1"/>
      </w:pPr>
    </w:p>
    <w:p w14:paraId="77723E75" w14:textId="668A8BC5" w:rsidR="00845728" w:rsidRPr="00004364" w:rsidRDefault="00845728" w:rsidP="00845728">
      <w:pPr>
        <w:pStyle w:val="Indent1"/>
      </w:pPr>
      <w:r w:rsidRPr="00004364">
        <w:t xml:space="preserve">The Contractor shall notify the Telecommunication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004364" w:rsidRDefault="00845728" w:rsidP="00845728">
      <w:pPr>
        <w:pStyle w:val="Indent1"/>
      </w:pPr>
    </w:p>
    <w:p w14:paraId="78BC71F1" w14:textId="0B548450" w:rsidR="00845728" w:rsidRPr="00004364" w:rsidRDefault="00A63BB6" w:rsidP="00845728">
      <w:pPr>
        <w:pStyle w:val="Instructions-Indented"/>
      </w:pPr>
      <w:r w:rsidRPr="00004364" w:rsidDel="00A63BB6">
        <w:t xml:space="preserve"> </w:t>
      </w:r>
      <w:r w:rsidR="00845728" w:rsidRPr="00004364">
        <w:t>(Use this paragraph when requested by the Utility Coordinator.)</w:t>
      </w:r>
    </w:p>
    <w:p w14:paraId="706C189E" w14:textId="77777777" w:rsidR="00845728" w:rsidRPr="00004364" w:rsidRDefault="00845728" w:rsidP="00845728">
      <w:pPr>
        <w:pStyle w:val="Indent1"/>
      </w:pPr>
    </w:p>
    <w:p w14:paraId="7DF95F27" w14:textId="77777777" w:rsidR="00845728" w:rsidRPr="00004364" w:rsidRDefault="00845728" w:rsidP="00845728">
      <w:pPr>
        <w:pStyle w:val="Indent1"/>
      </w:pPr>
      <w:r w:rsidRPr="00004364">
        <w:t>The Contractor shall coordinate Fiber Optic relocation work with the Telecommunication Utility due to potential restricted work dates.</w:t>
      </w:r>
    </w:p>
    <w:p w14:paraId="62C461D0" w14:textId="77777777" w:rsidR="00845728" w:rsidRPr="00004364" w:rsidRDefault="00845728" w:rsidP="00845728">
      <w:pPr>
        <w:pStyle w:val="Indent1"/>
      </w:pPr>
    </w:p>
    <w:p w14:paraId="22E95223" w14:textId="1D23ADB3" w:rsidR="00845728" w:rsidRPr="00004364" w:rsidRDefault="00845728" w:rsidP="00845728">
      <w:pPr>
        <w:pStyle w:val="Instructions-Indented"/>
      </w:pPr>
      <w:r w:rsidRPr="00004364">
        <w:t>(Use this paragraph when requested by the Utility Coordinator.</w:t>
      </w:r>
      <w:r w:rsidR="006709DD" w:rsidRPr="00004364">
        <w:t xml:space="preserve"> </w:t>
      </w:r>
      <w:r w:rsidRPr="00004364">
        <w:t>Delete the language in orange parentheses that does not apply and delete all orange parentheses.)</w:t>
      </w:r>
    </w:p>
    <w:p w14:paraId="6C00DFEE" w14:textId="77777777" w:rsidR="00845728" w:rsidRPr="00004364" w:rsidRDefault="00845728" w:rsidP="00845728">
      <w:pPr>
        <w:pStyle w:val="Indent1"/>
      </w:pPr>
    </w:p>
    <w:p w14:paraId="789B97C8" w14:textId="5F22991D" w:rsidR="00845728" w:rsidRPr="00004364" w:rsidRDefault="00845728" w:rsidP="00845728">
      <w:pPr>
        <w:pStyle w:val="Indent1"/>
      </w:pPr>
      <w:r w:rsidRPr="00004364">
        <w:t xml:space="preserve">The Contractor shall obtain written approval from the Telecommunication Utility for excavating </w:t>
      </w:r>
      <w:r w:rsidRPr="00004364">
        <w:rPr>
          <w:b/>
          <w:i/>
          <w:color w:val="FF6600"/>
        </w:rPr>
        <w:t>(</w:t>
      </w:r>
      <w:r w:rsidRPr="00004364">
        <w:t>or blasting</w:t>
      </w:r>
      <w:r w:rsidRPr="00004364">
        <w:rPr>
          <w:b/>
          <w:i/>
          <w:color w:val="FF6600"/>
        </w:rPr>
        <w:t>)</w:t>
      </w:r>
      <w:r w:rsidRPr="00004364">
        <w:t xml:space="preserve"> within 10 feet of a buried fiber optic communications cable.</w:t>
      </w:r>
      <w:r w:rsidR="006709DD" w:rsidRPr="00004364">
        <w:t xml:space="preserve"> </w:t>
      </w:r>
      <w:r w:rsidR="002D3045" w:rsidRPr="00004364">
        <w:t xml:space="preserve">The </w:t>
      </w:r>
      <w:r w:rsidRPr="00004364">
        <w:t>Telecommunication Utility</w:t>
      </w:r>
      <w:r w:rsidR="00DF20C5" w:rsidRPr="00004364">
        <w:t xml:space="preserve"> may require an on-s</w:t>
      </w:r>
      <w:r w:rsidRPr="00004364">
        <w:t xml:space="preserve">ite safety </w:t>
      </w:r>
      <w:r w:rsidRPr="00004364">
        <w:rPr>
          <w:b/>
          <w:i/>
          <w:color w:val="FF6600"/>
        </w:rPr>
        <w:t>(</w:t>
      </w:r>
      <w:r w:rsidRPr="00004364">
        <w:t>watcher</w:t>
      </w:r>
      <w:r w:rsidRPr="00004364">
        <w:rPr>
          <w:b/>
          <w:i/>
          <w:color w:val="FF6600"/>
        </w:rPr>
        <w:t>)</w:t>
      </w:r>
      <w:r w:rsidRPr="00004364">
        <w:t xml:space="preserve"> (representative</w:t>
      </w:r>
      <w:r w:rsidRPr="00004364">
        <w:rPr>
          <w:b/>
          <w:i/>
          <w:color w:val="FF6600"/>
        </w:rPr>
        <w:t>)</w:t>
      </w:r>
      <w:r w:rsidRPr="00004364">
        <w:t xml:space="preserve"> at no cost to the Contractor for monitoring purposes.</w:t>
      </w:r>
      <w:r w:rsidR="006709DD" w:rsidRPr="00004364">
        <w:t xml:space="preserve"> </w:t>
      </w:r>
      <w:r w:rsidRPr="00004364">
        <w:t>The Contractor shall provide the Engineer a copy of the written approval before beginning work.</w:t>
      </w:r>
    </w:p>
    <w:p w14:paraId="041ACA46" w14:textId="77777777" w:rsidR="00845728" w:rsidRPr="00004364" w:rsidRDefault="00845728" w:rsidP="00845728">
      <w:pPr>
        <w:pStyle w:val="Indent1"/>
      </w:pPr>
    </w:p>
    <w:p w14:paraId="12CE813A" w14:textId="2FDFB4C9" w:rsidR="00845728" w:rsidRPr="00004364" w:rsidRDefault="007E06BE" w:rsidP="00845728">
      <w:pPr>
        <w:pStyle w:val="Instructions-Center"/>
      </w:pPr>
      <w:r w:rsidRPr="00004364">
        <w:t xml:space="preserve">[ </w:t>
      </w:r>
      <w:r w:rsidR="00845728" w:rsidRPr="00004364">
        <w:t>End Option for Telecommunication Utilities</w:t>
      </w:r>
      <w:r w:rsidRPr="00004364">
        <w:t xml:space="preserve"> ]</w:t>
      </w:r>
    </w:p>
    <w:p w14:paraId="17403E7A" w14:textId="77777777" w:rsidR="00845728" w:rsidRPr="00004364" w:rsidRDefault="00845728" w:rsidP="00845728">
      <w:pPr>
        <w:pStyle w:val="Indent1"/>
      </w:pPr>
    </w:p>
    <w:p w14:paraId="16A98ED6" w14:textId="0134B978" w:rsidR="00845728" w:rsidRPr="00004364" w:rsidRDefault="00845728" w:rsidP="00845728">
      <w:pPr>
        <w:pStyle w:val="Instructions-Indented"/>
      </w:pPr>
      <w:r w:rsidRPr="00004364">
        <w:t>(Begin Option for Water Utilities - Use this option when Water Utilities are listed in the above table.</w:t>
      </w:r>
      <w:r w:rsidR="006709DD" w:rsidRPr="00004364">
        <w:t xml:space="preserve"> </w:t>
      </w:r>
      <w:r w:rsidRPr="00004364">
        <w:t>Repeat this option if more than one Water Utility is listed, and delete this option if no Water Utilities are listed.</w:t>
      </w:r>
    </w:p>
    <w:p w14:paraId="01D96A48" w14:textId="77777777" w:rsidR="00845728" w:rsidRPr="00004364" w:rsidRDefault="00845728" w:rsidP="00845728">
      <w:pPr>
        <w:pStyle w:val="Indent1"/>
      </w:pPr>
    </w:p>
    <w:p w14:paraId="0CCF0B06" w14:textId="3C9095D9" w:rsidR="00845728" w:rsidRPr="00004364" w:rsidRDefault="00845728" w:rsidP="00845728">
      <w:pPr>
        <w:pStyle w:val="Instructions-Indented"/>
      </w:pPr>
      <w:r w:rsidRPr="00004364">
        <w:t>Replace "#" with the subsection number</w:t>
      </w:r>
      <w:r w:rsidR="00560540" w:rsidRPr="00004364">
        <w:t>, e.g. “(6)”,</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DE6A7DD" w14:textId="77777777" w:rsidR="00845728" w:rsidRPr="00004364" w:rsidRDefault="00845728" w:rsidP="00845728">
      <w:pPr>
        <w:pStyle w:val="Instructions-Indented"/>
      </w:pPr>
    </w:p>
    <w:p w14:paraId="14C2D372" w14:textId="1780E4E3" w:rsidR="00845728" w:rsidRPr="00004364" w:rsidRDefault="00845728" w:rsidP="00845728">
      <w:pPr>
        <w:pStyle w:val="Instructions-Indented"/>
      </w:pPr>
      <w:r w:rsidRPr="00004364">
        <w:t>Replace "(Name of Utility)" with the name of the Water Utility.</w:t>
      </w:r>
      <w:r w:rsidR="00560540" w:rsidRPr="00004364">
        <w:t xml:space="preserve"> Example: (6) S Water District – “Water Utility”</w:t>
      </w:r>
      <w:r w:rsidRPr="00004364">
        <w:t>)</w:t>
      </w:r>
    </w:p>
    <w:p w14:paraId="113684DF" w14:textId="77777777" w:rsidR="00845728" w:rsidRPr="00004364" w:rsidRDefault="00845728" w:rsidP="00845728">
      <w:pPr>
        <w:pStyle w:val="Indent1"/>
      </w:pPr>
    </w:p>
    <w:p w14:paraId="73942B49" w14:textId="77777777" w:rsidR="00845728" w:rsidRPr="00004364" w:rsidRDefault="00845728" w:rsidP="00845728">
      <w:pPr>
        <w:pStyle w:val="Indent1"/>
        <w:rPr>
          <w:b/>
        </w:rPr>
      </w:pPr>
      <w:r w:rsidRPr="00004364">
        <w:rPr>
          <w:b/>
        </w:rPr>
        <w:t>(#)  (Name of Utility) - "Water Utility":</w:t>
      </w:r>
    </w:p>
    <w:p w14:paraId="164D8C47" w14:textId="77777777" w:rsidR="00845728" w:rsidRPr="00004364" w:rsidRDefault="00845728" w:rsidP="00845728">
      <w:pPr>
        <w:pStyle w:val="Indent1"/>
      </w:pPr>
    </w:p>
    <w:p w14:paraId="380B43E7" w14:textId="77777777" w:rsidR="00845728" w:rsidRPr="00004364" w:rsidRDefault="00845728" w:rsidP="00845728">
      <w:pPr>
        <w:pStyle w:val="Indent1"/>
      </w:pPr>
      <w:r w:rsidRPr="00004364">
        <w:t>The Contractor shall notify the Water Utility in writing, with a copy to the Engineer, at least 14 Calendar Days before beginning Work within 10 feet of the Water Utility facilities.</w:t>
      </w:r>
    </w:p>
    <w:p w14:paraId="2338D308" w14:textId="77777777" w:rsidR="00845728" w:rsidRPr="00004364" w:rsidRDefault="00845728" w:rsidP="00845728">
      <w:pPr>
        <w:pStyle w:val="Indent1"/>
      </w:pPr>
    </w:p>
    <w:p w14:paraId="560492C7" w14:textId="4D28E3AF" w:rsidR="00845728" w:rsidRPr="00004364" w:rsidRDefault="00845728" w:rsidP="00845728">
      <w:pPr>
        <w:pStyle w:val="Instructions-Indented"/>
      </w:pPr>
      <w:r w:rsidRPr="00004364">
        <w:t xml:space="preserve">(Use the following paragraph when the utility must complete adjustment/relocation work in order for the Contractor to have access to perform </w:t>
      </w:r>
      <w:r w:rsidR="00D7226F" w:rsidRPr="00004364">
        <w:t>a specific work activity,</w:t>
      </w:r>
      <w:r w:rsidRPr="00004364">
        <w:t xml:space="preserve"> and when identified by the Utility Coordinator.</w:t>
      </w:r>
      <w:r w:rsidR="006709DD" w:rsidRPr="00004364">
        <w:t xml:space="preserve"> </w:t>
      </w:r>
      <w:r w:rsidRPr="00004364">
        <w:t>Copy and paste the paragraphs as necessary to accommodate all relocation work.</w:t>
      </w:r>
    </w:p>
    <w:p w14:paraId="087FB0F7" w14:textId="77777777" w:rsidR="00845728" w:rsidRPr="00004364" w:rsidRDefault="00845728" w:rsidP="00845728">
      <w:pPr>
        <w:pStyle w:val="Instructions-Indented"/>
      </w:pPr>
    </w:p>
    <w:p w14:paraId="25B4B0F3" w14:textId="453A6286" w:rsidR="00845728" w:rsidRPr="00004364" w:rsidRDefault="00845728" w:rsidP="00845728">
      <w:pPr>
        <w:pStyle w:val="Instructions-Indented"/>
      </w:pPr>
      <w:r w:rsidRPr="00004364">
        <w:t xml:space="preserve">Fill in the first and third blanks with the number of the days required to notify the utility (either 7 or 14 days) plus the time required for the utility to complete the </w:t>
      </w:r>
      <w:r w:rsidRPr="00004364">
        <w:lastRenderedPageBreak/>
        <w:t>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1FF51D1E" w14:textId="77777777" w:rsidR="00845728" w:rsidRPr="00004364" w:rsidRDefault="00845728" w:rsidP="00845728">
      <w:pPr>
        <w:pStyle w:val="Instructions-Indented"/>
      </w:pPr>
    </w:p>
    <w:p w14:paraId="196ABC47"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2EC5A1FF" w14:textId="77777777" w:rsidR="00845728" w:rsidRPr="00004364" w:rsidRDefault="00845728" w:rsidP="00845728">
      <w:pPr>
        <w:pStyle w:val="Indent1"/>
      </w:pPr>
    </w:p>
    <w:p w14:paraId="6EE481EF" w14:textId="3C494C06" w:rsidR="00845728" w:rsidRPr="00004364" w:rsidRDefault="00845728" w:rsidP="00845728">
      <w:pPr>
        <w:pStyle w:val="Indent1"/>
      </w:pPr>
      <w:r w:rsidRPr="00004364">
        <w:t>The Contractor shall notify the Water Utility in writing, with a copy to the Engineer, __ Calendar Days before the Contractor is scheduled to begin performing ____________.</w:t>
      </w:r>
      <w:r w:rsidR="006709DD" w:rsidRPr="00004364">
        <w:t xml:space="preserve"> </w:t>
      </w:r>
      <w:r w:rsidRPr="00004364">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004364" w:rsidRDefault="00845728" w:rsidP="00845728">
      <w:pPr>
        <w:pStyle w:val="Indent1"/>
      </w:pPr>
    </w:p>
    <w:p w14:paraId="3D650080" w14:textId="14441421"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66D10FC1" w14:textId="77777777" w:rsidR="00845728" w:rsidRPr="00004364" w:rsidRDefault="00845728" w:rsidP="00845728">
      <w:pPr>
        <w:pStyle w:val="Indent1"/>
      </w:pPr>
    </w:p>
    <w:p w14:paraId="7D565678" w14:textId="732586A9" w:rsidR="00845728" w:rsidRPr="00004364" w:rsidRDefault="00845728" w:rsidP="00845728">
      <w:pPr>
        <w:pStyle w:val="Indent1"/>
      </w:pPr>
      <w:r w:rsidRPr="00004364">
        <w:t xml:space="preserve">The Contractor shall notify the Water Utility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004364" w:rsidRDefault="00845728" w:rsidP="00845728">
      <w:pPr>
        <w:pStyle w:val="Indent1"/>
      </w:pPr>
    </w:p>
    <w:p w14:paraId="6F84E521" w14:textId="30D7B334" w:rsidR="00845728" w:rsidRPr="00004364" w:rsidRDefault="00A63BB6" w:rsidP="00845728">
      <w:pPr>
        <w:pStyle w:val="Instructions-Center"/>
      </w:pPr>
      <w:r w:rsidRPr="00004364" w:rsidDel="00A63BB6">
        <w:t xml:space="preserve"> </w:t>
      </w:r>
      <w:r w:rsidR="007E06BE" w:rsidRPr="00004364">
        <w:t xml:space="preserve">[ </w:t>
      </w:r>
      <w:r w:rsidR="00845728" w:rsidRPr="00004364">
        <w:t>End Option for Water Utilities</w:t>
      </w:r>
      <w:r w:rsidR="007E06BE" w:rsidRPr="00004364">
        <w:t xml:space="preserve"> ]</w:t>
      </w:r>
    </w:p>
    <w:p w14:paraId="5857207E" w14:textId="77777777" w:rsidR="00845728" w:rsidRPr="00004364" w:rsidRDefault="00845728" w:rsidP="00845728">
      <w:pPr>
        <w:pStyle w:val="Indent1"/>
      </w:pPr>
    </w:p>
    <w:p w14:paraId="21866535" w14:textId="6412B9F5" w:rsidR="00845728" w:rsidRPr="00004364" w:rsidRDefault="00845728" w:rsidP="00845728">
      <w:pPr>
        <w:pStyle w:val="Instructions-Indented"/>
      </w:pPr>
      <w:r w:rsidRPr="00004364">
        <w:t>(Begin Option for Joint Use Facility Utilities - Use this option when Joint Use Facility Utilities are listed in the above table.</w:t>
      </w:r>
      <w:r w:rsidR="006709DD" w:rsidRPr="00004364">
        <w:t xml:space="preserve"> </w:t>
      </w:r>
      <w:r w:rsidRPr="00004364">
        <w:t>Repeat this option if more than one Joint Use Facility is listed and delete this option if no Joint Use Facilities are listed.</w:t>
      </w:r>
    </w:p>
    <w:p w14:paraId="3BE55727" w14:textId="77777777" w:rsidR="00845728" w:rsidRPr="00004364" w:rsidRDefault="00845728" w:rsidP="00845728">
      <w:pPr>
        <w:pStyle w:val="Instructions-Indented"/>
      </w:pPr>
    </w:p>
    <w:p w14:paraId="684D5625" w14:textId="656A2755" w:rsidR="00845728" w:rsidRPr="00004364" w:rsidRDefault="00845728" w:rsidP="00845728">
      <w:pPr>
        <w:pStyle w:val="Instructions-Indented"/>
      </w:pPr>
      <w:r w:rsidRPr="00004364">
        <w:t>Replace "#" with the subsection number</w:t>
      </w:r>
      <w:r w:rsidR="00560540" w:rsidRPr="00004364">
        <w:t>, e.g. “(5)”,</w:t>
      </w:r>
      <w:r w:rsidRPr="00004364">
        <w:t xml:space="preserve"> and ensure that all subsections are sequentially numbered.</w:t>
      </w:r>
      <w:r w:rsidR="006709DD" w:rsidRPr="00004364">
        <w:t xml:space="preserve"> </w:t>
      </w:r>
      <w:r w:rsidRPr="00004364">
        <w:t xml:space="preserve">Verify that the </w:t>
      </w:r>
      <w:r w:rsidR="00E677E3" w:rsidRPr="00004364">
        <w:t>subsection numbers</w:t>
      </w:r>
      <w:r w:rsidRPr="00004364">
        <w:t xml:space="preserve"> in the above table match the </w:t>
      </w:r>
      <w:r w:rsidR="00E677E3" w:rsidRPr="00004364">
        <w:t>subsection numbers</w:t>
      </w:r>
      <w:r w:rsidRPr="00004364">
        <w:t xml:space="preserve"> listed below.</w:t>
      </w:r>
    </w:p>
    <w:p w14:paraId="79EEC79E" w14:textId="77777777" w:rsidR="00845728" w:rsidRPr="00004364" w:rsidRDefault="00845728" w:rsidP="00845728">
      <w:pPr>
        <w:pStyle w:val="Instructions-Indented"/>
      </w:pPr>
    </w:p>
    <w:p w14:paraId="586CF41B" w14:textId="13745EF3" w:rsidR="00845728" w:rsidRPr="00004364" w:rsidRDefault="00845728" w:rsidP="00845728">
      <w:pPr>
        <w:pStyle w:val="Instructions-Indented"/>
      </w:pPr>
      <w:r w:rsidRPr="00004364">
        <w:t>Replace "(Name of Utility)" with the name of the Joint Use Facility.</w:t>
      </w:r>
      <w:r w:rsidR="00560540" w:rsidRPr="00004364">
        <w:t xml:space="preserve"> Example: (5) Comcast – “Joint Use Facility”</w:t>
      </w:r>
      <w:r w:rsidRPr="00004364">
        <w:t>)</w:t>
      </w:r>
    </w:p>
    <w:p w14:paraId="66DD8573" w14:textId="77777777" w:rsidR="00845728" w:rsidRPr="00004364" w:rsidRDefault="00845728" w:rsidP="00845728">
      <w:pPr>
        <w:pStyle w:val="Indent1"/>
      </w:pPr>
    </w:p>
    <w:p w14:paraId="5B557E38" w14:textId="77777777" w:rsidR="00845728" w:rsidRPr="00004364" w:rsidRDefault="00845728" w:rsidP="00845728">
      <w:pPr>
        <w:pStyle w:val="Indent1"/>
        <w:rPr>
          <w:b/>
        </w:rPr>
      </w:pPr>
      <w:r w:rsidRPr="00004364">
        <w:rPr>
          <w:b/>
        </w:rPr>
        <w:t>(#)  (Name of Utility) - "Joint Use Facility":</w:t>
      </w:r>
    </w:p>
    <w:p w14:paraId="79D80454" w14:textId="77777777" w:rsidR="00845728" w:rsidRPr="00004364" w:rsidRDefault="00845728" w:rsidP="00845728">
      <w:pPr>
        <w:pStyle w:val="Indent1"/>
      </w:pPr>
    </w:p>
    <w:p w14:paraId="6F2B107C" w14:textId="77777777" w:rsidR="00845728" w:rsidRPr="00004364" w:rsidRDefault="00845728" w:rsidP="00845728">
      <w:pPr>
        <w:pStyle w:val="Indent1"/>
      </w:pPr>
      <w:r w:rsidRPr="00004364">
        <w:t>The Contractor shall notify the Joint Use Facility in writing, with a copy to the Engineer, at least 14 Calendar Days before beginning Work within 10 feet of the Joint Use facility.</w:t>
      </w:r>
    </w:p>
    <w:p w14:paraId="62245C8E" w14:textId="77777777" w:rsidR="00845728" w:rsidRPr="00004364" w:rsidRDefault="00845728" w:rsidP="00845728">
      <w:pPr>
        <w:pStyle w:val="Indent1"/>
      </w:pPr>
    </w:p>
    <w:p w14:paraId="27FFA900" w14:textId="3D464BF4" w:rsidR="00845728" w:rsidRPr="00004364" w:rsidRDefault="00845728" w:rsidP="00845728">
      <w:pPr>
        <w:pStyle w:val="Instructions-Indented"/>
      </w:pPr>
      <w:r w:rsidRPr="00004364">
        <w:t xml:space="preserve">(Use the following paragraph when the utility must complete adjustment/relocation work in order for the Contractor to have access to perform a specific work activity, </w:t>
      </w:r>
      <w:r w:rsidRPr="00004364">
        <w:lastRenderedPageBreak/>
        <w:t>and when identified by the Utility Coordinator.</w:t>
      </w:r>
      <w:r w:rsidR="006709DD" w:rsidRPr="00004364">
        <w:t xml:space="preserve"> </w:t>
      </w:r>
      <w:r w:rsidRPr="00004364">
        <w:t>Copy and paste the paragraphs as necessary to accommodate all relocation work.</w:t>
      </w:r>
    </w:p>
    <w:p w14:paraId="160330AE" w14:textId="77777777" w:rsidR="00845728" w:rsidRPr="00004364" w:rsidRDefault="00845728" w:rsidP="00845728">
      <w:pPr>
        <w:pStyle w:val="Instructions-Indented"/>
      </w:pPr>
    </w:p>
    <w:p w14:paraId="136F4839" w14:textId="2A20C614" w:rsidR="00845728" w:rsidRPr="00004364" w:rsidRDefault="00845728" w:rsidP="00845728">
      <w:pPr>
        <w:pStyle w:val="Instructions-Indented"/>
      </w:pPr>
      <w:r w:rsidRPr="00004364">
        <w:t>Fill in the first and third blanks with the number of the days required to notify the utility (either 7 or 14 days) plus the time required for the utility to complete the relocation and adjustment work.</w:t>
      </w:r>
      <w:r w:rsidR="006709DD" w:rsidRPr="00004364">
        <w:t xml:space="preserve"> </w:t>
      </w:r>
      <w:r w:rsidRPr="00004364">
        <w:t>(Example: Utility needs 7 days' notice and 10 days to complete the adjustment work.</w:t>
      </w:r>
      <w:r w:rsidR="006709DD" w:rsidRPr="00004364">
        <w:t xml:space="preserve"> </w:t>
      </w:r>
      <w:r w:rsidRPr="00004364">
        <w:t>7+10=17 days.</w:t>
      </w:r>
      <w:r w:rsidR="006709DD" w:rsidRPr="00004364">
        <w:t xml:space="preserve"> </w:t>
      </w:r>
      <w:r w:rsidRPr="00004364">
        <w:t>Fill in the blanks with "17".)</w:t>
      </w:r>
      <w:r w:rsidR="006709DD" w:rsidRPr="00004364">
        <w:t xml:space="preserve"> </w:t>
      </w:r>
      <w:r w:rsidRPr="00004364">
        <w:t xml:space="preserve">If the number of days for the utility to complete the relocation or adjustment work is greater than 14, it must be approved by the State Utility Liaison and the </w:t>
      </w:r>
      <w:r w:rsidR="004254A4" w:rsidRPr="00004364">
        <w:t>State</w:t>
      </w:r>
      <w:r w:rsidRPr="00004364">
        <w:t xml:space="preserve"> Specifications Engineer.</w:t>
      </w:r>
    </w:p>
    <w:p w14:paraId="2F327159" w14:textId="77777777" w:rsidR="00845728" w:rsidRPr="00004364" w:rsidRDefault="00845728" w:rsidP="00845728">
      <w:pPr>
        <w:pStyle w:val="Instructions-Indented"/>
      </w:pPr>
    </w:p>
    <w:p w14:paraId="3D33377A" w14:textId="77777777" w:rsidR="00845728" w:rsidRPr="00004364" w:rsidRDefault="00845728" w:rsidP="00845728">
      <w:pPr>
        <w:pStyle w:val="Instructions-Indented"/>
      </w:pPr>
      <w:r w:rsidRPr="00004364">
        <w:t>Fill in the second and fourth blanks with the work that needs to be done by the Contractor after the utility performs their work.)</w:t>
      </w:r>
    </w:p>
    <w:p w14:paraId="70E41C7B" w14:textId="77777777" w:rsidR="00845728" w:rsidRPr="00004364" w:rsidRDefault="00845728" w:rsidP="00845728">
      <w:pPr>
        <w:pStyle w:val="Indent1"/>
      </w:pPr>
    </w:p>
    <w:p w14:paraId="7A25A0BA" w14:textId="2895EEAD" w:rsidR="00845728" w:rsidRPr="00004364" w:rsidRDefault="00845728" w:rsidP="00845728">
      <w:pPr>
        <w:pStyle w:val="Indent1"/>
      </w:pPr>
      <w:r w:rsidRPr="00004364">
        <w:t>The Contractor shall notify the Joint Use Facility in writing, with a copy to the Engineer, __ Calendar Days before the Contractor is scheduled to begin performing ____________.</w:t>
      </w:r>
      <w:r w:rsidR="006709DD" w:rsidRPr="00004364">
        <w:t xml:space="preserve"> </w:t>
      </w:r>
      <w:r w:rsidRPr="00004364">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004364" w:rsidRDefault="00845728" w:rsidP="00845728">
      <w:pPr>
        <w:pStyle w:val="Indent1"/>
      </w:pPr>
    </w:p>
    <w:p w14:paraId="1888E386" w14:textId="5FFCDBC8" w:rsidR="00845728" w:rsidRPr="00004364" w:rsidRDefault="00845728" w:rsidP="00845728">
      <w:pPr>
        <w:pStyle w:val="Instructions-Indented"/>
      </w:pPr>
      <w:r w:rsidRPr="00004364">
        <w:t>(Use the following paragraph when the Contractor must complete a specific activity in order for the utility to have access to perform relocation/adjustment work, and when identified by the Utility Coordinator.</w:t>
      </w:r>
      <w:r w:rsidR="006709DD" w:rsidRPr="00004364">
        <w:t xml:space="preserve"> </w:t>
      </w:r>
      <w:r w:rsidRPr="00004364">
        <w:t>Fill in the first blank with the work that needs to be done by the Contractor in order for the utility to have access to perform their work.</w:t>
      </w:r>
      <w:r w:rsidR="006709DD" w:rsidRPr="00004364">
        <w:t xml:space="preserve"> </w:t>
      </w:r>
      <w:r w:rsidRPr="00004364">
        <w:t>Insert the number of days in the second blank; if the number of days is greater than 14</w:t>
      </w:r>
      <w:r w:rsidR="005C7747" w:rsidRPr="00004364">
        <w:t>,</w:t>
      </w:r>
      <w:r w:rsidRPr="00004364">
        <w:t xml:space="preserve"> it must be approved by the State Utility Liaison and the </w:t>
      </w:r>
      <w:r w:rsidR="004254A4" w:rsidRPr="00004364">
        <w:t>State</w:t>
      </w:r>
      <w:r w:rsidRPr="00004364">
        <w:t xml:space="preserve"> Specifications Engineer.</w:t>
      </w:r>
      <w:r w:rsidR="006709DD" w:rsidRPr="00004364">
        <w:t xml:space="preserve"> </w:t>
      </w:r>
      <w:r w:rsidRPr="00004364">
        <w:t>Delete the language in orange parentheses that does not apply and delete all orange parentheses.)</w:t>
      </w:r>
    </w:p>
    <w:p w14:paraId="568D539C" w14:textId="77777777" w:rsidR="00845728" w:rsidRPr="00004364" w:rsidRDefault="00845728" w:rsidP="00845728">
      <w:pPr>
        <w:pStyle w:val="Indent1"/>
      </w:pPr>
    </w:p>
    <w:p w14:paraId="06CD6FE7" w14:textId="531B5874" w:rsidR="00845728" w:rsidRPr="00004364" w:rsidRDefault="00845728" w:rsidP="00845728">
      <w:pPr>
        <w:pStyle w:val="Indent1"/>
      </w:pPr>
      <w:r w:rsidRPr="00004364">
        <w:t xml:space="preserve">The Contractor shall notify the Joint Use Facility in writing, with a copy to the Engineer,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before the Contractor's estimated completion of ____________.</w:t>
      </w:r>
      <w:r w:rsidR="006709DD" w:rsidRPr="00004364">
        <w:t xml:space="preserve"> </w:t>
      </w:r>
      <w:r w:rsidRPr="00004364">
        <w:t xml:space="preserve">After the Contractor has completed this Work or </w:t>
      </w:r>
      <w:r w:rsidRPr="00004364">
        <w:rPr>
          <w:b/>
          <w:i/>
          <w:color w:val="FF6600"/>
        </w:rPr>
        <w:t>(</w:t>
      </w:r>
      <w:r w:rsidRPr="00004364">
        <w:t>7</w:t>
      </w:r>
      <w:r w:rsidRPr="00004364">
        <w:rPr>
          <w:b/>
          <w:i/>
          <w:color w:val="FF6600"/>
        </w:rPr>
        <w:t>)(</w:t>
      </w:r>
      <w:r w:rsidRPr="00004364">
        <w:t>14</w:t>
      </w:r>
      <w:r w:rsidRPr="00004364">
        <w:rPr>
          <w:b/>
          <w:i/>
          <w:color w:val="FF6600"/>
        </w:rPr>
        <w:t>)</w:t>
      </w:r>
      <w:r w:rsidRPr="00004364">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004364" w:rsidRDefault="00845728" w:rsidP="00845728">
      <w:pPr>
        <w:pStyle w:val="Indent1"/>
      </w:pPr>
    </w:p>
    <w:p w14:paraId="52A03EBC" w14:textId="50B5E021" w:rsidR="00845728" w:rsidRPr="00004364" w:rsidRDefault="007E06BE" w:rsidP="00845728">
      <w:pPr>
        <w:pStyle w:val="Instructions-Center"/>
      </w:pPr>
      <w:r w:rsidRPr="00004364">
        <w:t xml:space="preserve">[ </w:t>
      </w:r>
      <w:r w:rsidR="00845728" w:rsidRPr="00004364">
        <w:t>End Option for Joint Use facility</w:t>
      </w:r>
      <w:r w:rsidRPr="00004364">
        <w:t xml:space="preserve"> ]</w:t>
      </w:r>
    </w:p>
    <w:p w14:paraId="6893A216" w14:textId="77777777" w:rsidR="00845728" w:rsidRPr="00004364" w:rsidRDefault="00845728" w:rsidP="00845728">
      <w:pPr>
        <w:pStyle w:val="Indent1"/>
      </w:pPr>
    </w:p>
    <w:p w14:paraId="64086BDD" w14:textId="77777777" w:rsidR="00C84F53" w:rsidRPr="00004364" w:rsidRDefault="00C84F53" w:rsidP="00C84F53">
      <w:pPr>
        <w:pStyle w:val="Instructions-Indented"/>
      </w:pPr>
      <w:r w:rsidRPr="00004364">
        <w:t xml:space="preserve">(Use the following subsection .55 when there is a </w:t>
      </w:r>
      <w:r w:rsidRPr="00004364">
        <w:rPr>
          <w:u w:val="single"/>
        </w:rPr>
        <w:t>contract</w:t>
      </w:r>
      <w:r w:rsidRPr="00004364">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004364" w:rsidRDefault="00C84F53" w:rsidP="00C84F53">
      <w:pPr>
        <w:pStyle w:val="Instructions-Indented"/>
      </w:pPr>
    </w:p>
    <w:p w14:paraId="6734F582" w14:textId="4C5A3BBC" w:rsidR="00C84F53" w:rsidRPr="00004364" w:rsidRDefault="00C84F53" w:rsidP="00C84F53">
      <w:pPr>
        <w:pStyle w:val="Instructions-Indented"/>
      </w:pPr>
      <w:r w:rsidRPr="00004364">
        <w:t>List the contract or project name, the contractor</w:t>
      </w:r>
      <w:r w:rsidR="00DF20C5" w:rsidRPr="00004364">
        <w:t>'s name and on-s</w:t>
      </w:r>
      <w:r w:rsidRPr="00004364">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004364" w:rsidRDefault="00C84F53" w:rsidP="00C84F53">
      <w:pPr>
        <w:pStyle w:val="Instructions-Indented"/>
      </w:pPr>
    </w:p>
    <w:p w14:paraId="2F68B5C5" w14:textId="77777777" w:rsidR="00C84F53" w:rsidRPr="00004364" w:rsidRDefault="00C84F53" w:rsidP="00C84F53">
      <w:pPr>
        <w:pStyle w:val="Instructions-Indented"/>
      </w:pPr>
      <w:r w:rsidRPr="00004364">
        <w:lastRenderedPageBreak/>
        <w:t>Also use the following paragraph when there is a bridge within the project limits that is scheduled to have a safety inspection within the timeframe of the project. Contact ODOT’s Senior Bridge Inspector to get the scheduled range the bridge is scheduled to be inspected. List the ODOT Region Bridge Inspector’s name, phone number, bridge number, bridge name, and inspection dates for each bridge.)</w:t>
      </w:r>
    </w:p>
    <w:p w14:paraId="5F121E28" w14:textId="77777777" w:rsidR="00C84F53" w:rsidRPr="00004364" w:rsidRDefault="00C84F53" w:rsidP="00C84F53"/>
    <w:p w14:paraId="551BCB55" w14:textId="77777777" w:rsidR="00C84F53" w:rsidRPr="00004364" w:rsidRDefault="00C84F53" w:rsidP="00C84F53">
      <w:r w:rsidRPr="00004364">
        <w:rPr>
          <w:b/>
        </w:rPr>
        <w:t>00150.55  Cooperation with Other Contractors</w:t>
      </w:r>
      <w:r w:rsidRPr="00004364">
        <w:t> - Add the following to the end of this subsection:</w:t>
      </w:r>
    </w:p>
    <w:p w14:paraId="26545DD0" w14:textId="77777777" w:rsidR="00C84F53" w:rsidRPr="00004364" w:rsidRDefault="00C84F53" w:rsidP="00C84F53"/>
    <w:p w14:paraId="0D9FB78D" w14:textId="77777777" w:rsidR="00C84F53" w:rsidRPr="00004364" w:rsidRDefault="00C84F53" w:rsidP="00C84F53">
      <w:r w:rsidRPr="00004364">
        <w:t>The following contract work will be ongoing within the Project site during the following times:</w:t>
      </w:r>
    </w:p>
    <w:p w14:paraId="43515E89" w14:textId="77777777" w:rsidR="00C84F53" w:rsidRPr="00004364" w:rsidRDefault="00C84F53" w:rsidP="00C84F53"/>
    <w:p w14:paraId="23A47E18" w14:textId="77777777" w:rsidR="00C84F53" w:rsidRPr="00004364" w:rsidRDefault="00C84F53" w:rsidP="00C84F53">
      <w:pPr>
        <w:tabs>
          <w:tab w:val="center" w:pos="1440"/>
          <w:tab w:val="center" w:pos="6660"/>
        </w:tabs>
        <w:rPr>
          <w:b/>
        </w:rPr>
      </w:pPr>
      <w:r w:rsidRPr="00004364">
        <w:rPr>
          <w:b/>
        </w:rPr>
        <w:tab/>
      </w:r>
      <w:r w:rsidRPr="00004364">
        <w:rPr>
          <w:b/>
        </w:rPr>
        <w:tab/>
        <w:t>Estimated Times</w:t>
      </w:r>
    </w:p>
    <w:p w14:paraId="78862DC4" w14:textId="77777777" w:rsidR="00C84F53" w:rsidRPr="00004364" w:rsidRDefault="00C84F53" w:rsidP="00C84F53">
      <w:pPr>
        <w:tabs>
          <w:tab w:val="center" w:pos="1800"/>
          <w:tab w:val="center" w:pos="6660"/>
        </w:tabs>
        <w:rPr>
          <w:b/>
        </w:rPr>
      </w:pPr>
      <w:r w:rsidRPr="00004364">
        <w:rPr>
          <w:b/>
        </w:rPr>
        <w:tab/>
        <w:t>Contract Name (Contractor's Name)</w:t>
      </w:r>
      <w:r w:rsidRPr="00004364">
        <w:rPr>
          <w:b/>
        </w:rPr>
        <w:tab/>
        <w:t>(From - To)</w:t>
      </w:r>
    </w:p>
    <w:p w14:paraId="4E96AA3E" w14:textId="77777777" w:rsidR="00C84F53" w:rsidRPr="00004364" w:rsidRDefault="00C84F53" w:rsidP="00C84F53"/>
    <w:p w14:paraId="050DF80D" w14:textId="77777777" w:rsidR="00C84F53" w:rsidRPr="00004364" w:rsidRDefault="00C84F53" w:rsidP="00C84F53">
      <w:pPr>
        <w:rPr>
          <w:i/>
          <w:color w:val="FF6600"/>
        </w:rPr>
      </w:pPr>
      <w:r w:rsidRPr="00004364">
        <w:rPr>
          <w:i/>
          <w:color w:val="FF6600"/>
        </w:rPr>
        <w:t>For Example - Your project’s bid opening is July 4, 2025 so:</w:t>
      </w:r>
    </w:p>
    <w:p w14:paraId="03F1B0F1" w14:textId="77777777" w:rsidR="00C84F53" w:rsidRPr="00004364" w:rsidRDefault="00C84F53" w:rsidP="00C84F53">
      <w:pPr>
        <w:tabs>
          <w:tab w:val="center" w:pos="6660"/>
        </w:tabs>
        <w:rPr>
          <w:i/>
          <w:color w:val="FF6600"/>
        </w:rPr>
      </w:pPr>
      <w:r w:rsidRPr="00004364">
        <w:rPr>
          <w:i/>
          <w:color w:val="FF6600"/>
        </w:rPr>
        <w:t>OR99E Howell Prairie Rd-Waconda Rd.</w:t>
      </w:r>
      <w:r w:rsidRPr="00004364">
        <w:rPr>
          <w:i/>
          <w:color w:val="FF6600"/>
        </w:rPr>
        <w:tab/>
        <w:t>Aug 2025 to Oct 31, 2025</w:t>
      </w:r>
    </w:p>
    <w:p w14:paraId="6A1DB316" w14:textId="6AF6EFAE" w:rsidR="00C84F53" w:rsidRPr="00004364" w:rsidRDefault="00C84F53" w:rsidP="00C84F53">
      <w:pPr>
        <w:tabs>
          <w:tab w:val="center" w:pos="6660"/>
        </w:tabs>
        <w:rPr>
          <w:i/>
          <w:color w:val="FF6600"/>
        </w:rPr>
      </w:pPr>
      <w:r w:rsidRPr="00004364">
        <w:rPr>
          <w:i/>
          <w:color w:val="FF6600"/>
        </w:rPr>
        <w:t>C</w:t>
      </w:r>
      <w:r w:rsidR="00DF20C5" w:rsidRPr="00004364">
        <w:rPr>
          <w:i/>
          <w:color w:val="FF6600"/>
        </w:rPr>
        <w:t>ontractor, Inc.  541-555-0100 (on-s</w:t>
      </w:r>
      <w:r w:rsidRPr="00004364">
        <w:rPr>
          <w:i/>
          <w:color w:val="FF6600"/>
        </w:rPr>
        <w:t>ite)</w:t>
      </w:r>
    </w:p>
    <w:p w14:paraId="106C5346" w14:textId="77777777" w:rsidR="00C84F53" w:rsidRPr="00004364" w:rsidRDefault="00C84F53" w:rsidP="00C84F53"/>
    <w:p w14:paraId="26C356B5" w14:textId="77777777" w:rsidR="00C84F53" w:rsidRPr="00004364" w:rsidRDefault="00C84F53" w:rsidP="00C84F53">
      <w:pPr>
        <w:tabs>
          <w:tab w:val="center" w:pos="6660"/>
        </w:tabs>
        <w:rPr>
          <w:i/>
          <w:color w:val="FF6600"/>
        </w:rPr>
      </w:pPr>
      <w:r w:rsidRPr="00004364">
        <w:rPr>
          <w:i/>
          <w:color w:val="FF6600"/>
        </w:rPr>
        <w:t>Bridge Number: 07333, Columbia R &amp; N Hayden</w:t>
      </w:r>
      <w:r w:rsidRPr="00004364">
        <w:rPr>
          <w:i/>
          <w:color w:val="FF6600"/>
        </w:rPr>
        <w:tab/>
        <w:t>Aug 2025 to Oct 31, 2025</w:t>
      </w:r>
    </w:p>
    <w:p w14:paraId="2EE23306" w14:textId="77777777" w:rsidR="00C84F53" w:rsidRPr="00004364" w:rsidRDefault="00C84F53" w:rsidP="00C84F53">
      <w:pPr>
        <w:tabs>
          <w:tab w:val="center" w:pos="6660"/>
        </w:tabs>
        <w:rPr>
          <w:i/>
          <w:color w:val="FF6600"/>
        </w:rPr>
      </w:pPr>
      <w:r w:rsidRPr="00004364">
        <w:rPr>
          <w:i/>
          <w:color w:val="FF6600"/>
        </w:rPr>
        <w:t>Island Drive, Hwy1 SB</w:t>
      </w:r>
    </w:p>
    <w:p w14:paraId="36CC3BC8" w14:textId="77777777" w:rsidR="00C84F53" w:rsidRPr="00004364" w:rsidRDefault="00C84F53" w:rsidP="00C84F53">
      <w:pPr>
        <w:rPr>
          <w:i/>
          <w:color w:val="FF6600"/>
        </w:rPr>
      </w:pPr>
      <w:r w:rsidRPr="00004364">
        <w:rPr>
          <w:i/>
          <w:color w:val="FF6600"/>
        </w:rPr>
        <w:t>John Doe, Region 1 Bridge Inspector  541-555-0100</w:t>
      </w:r>
    </w:p>
    <w:p w14:paraId="46652E34" w14:textId="77777777" w:rsidR="00137B4B" w:rsidRPr="00004364" w:rsidRDefault="00137B4B"/>
    <w:p w14:paraId="32AA4D2B" w14:textId="77777777" w:rsidR="00137B4B" w:rsidRPr="00004364" w:rsidRDefault="00137B4B" w:rsidP="006A0A24">
      <w:pPr>
        <w:pStyle w:val="Instructions-Indented"/>
      </w:pPr>
      <w:r w:rsidRPr="00004364">
        <w:t>(Use the following subsection .60(a) when bridge weight limits are required by 00220.45.)</w:t>
      </w:r>
    </w:p>
    <w:p w14:paraId="4A5F4103" w14:textId="77777777" w:rsidR="00137B4B" w:rsidRPr="00004364" w:rsidRDefault="00137B4B"/>
    <w:p w14:paraId="434DFA7D" w14:textId="129839A1" w:rsidR="00137B4B" w:rsidRPr="00004364" w:rsidRDefault="00137B4B">
      <w:r w:rsidRPr="00004364">
        <w:rPr>
          <w:b/>
        </w:rPr>
        <w:t>00150.60(a)  Load and Speed Restrictions for Construction Vehicles and Equipment</w:t>
      </w:r>
      <w:r w:rsidRPr="00004364">
        <w:t> </w:t>
      </w:r>
      <w:r w:rsidR="00DE7EB8" w:rsidRPr="00004364">
        <w:t xml:space="preserve">- </w:t>
      </w:r>
      <w:r w:rsidRPr="00004364">
        <w:t>Add the following bullet to the end of the bullet list:</w:t>
      </w:r>
    </w:p>
    <w:p w14:paraId="218F648E" w14:textId="77777777" w:rsidR="00137B4B" w:rsidRPr="00004364" w:rsidRDefault="00137B4B"/>
    <w:p w14:paraId="15115895" w14:textId="77777777" w:rsidR="00137B4B" w:rsidRPr="00004364" w:rsidRDefault="00137B4B">
      <w:pPr>
        <w:pStyle w:val="Bullet1"/>
      </w:pPr>
      <w:r w:rsidRPr="00004364">
        <w:t>The Contractor shall restrict the combined weights of construction vehicles, Equipment, and Materials on Bridges according to 00220.45.</w:t>
      </w:r>
    </w:p>
    <w:p w14:paraId="69B8B731" w14:textId="19FF4E1F" w:rsidR="00AF2F98" w:rsidRPr="00004364" w:rsidRDefault="00AF2F98" w:rsidP="00AF2F98"/>
    <w:p w14:paraId="79C8546D" w14:textId="77777777" w:rsidR="00137B4B" w:rsidRPr="00004364" w:rsidRDefault="00137B4B" w:rsidP="006A0A24">
      <w:pPr>
        <w:pStyle w:val="Instructions-Indented"/>
      </w:pPr>
      <w:r w:rsidRPr="00004364">
        <w:t>(Use the following subsection .91 on projects when a mandatory post</w:t>
      </w:r>
      <w:r w:rsidRPr="00004364">
        <w:noBreakHyphen/>
        <w:t>construction meeting is required.)</w:t>
      </w:r>
    </w:p>
    <w:p w14:paraId="155BD934" w14:textId="77777777" w:rsidR="00137B4B" w:rsidRPr="00004364" w:rsidRDefault="00137B4B"/>
    <w:p w14:paraId="7FA86040" w14:textId="77777777" w:rsidR="00137B4B" w:rsidRPr="00004364" w:rsidRDefault="00137B4B">
      <w:r w:rsidRPr="00004364">
        <w:rPr>
          <w:b/>
          <w:bCs/>
        </w:rPr>
        <w:t>00150.91  Post-Construction Review</w:t>
      </w:r>
      <w:r w:rsidRPr="00004364">
        <w:t> - Replace this subsection, except for the subsection number and title, with the following:</w:t>
      </w:r>
    </w:p>
    <w:p w14:paraId="79817893" w14:textId="77777777" w:rsidR="00137B4B" w:rsidRPr="00004364" w:rsidRDefault="00137B4B"/>
    <w:p w14:paraId="2B582F63" w14:textId="5AAB4EB9" w:rsidR="00137B4B" w:rsidRPr="00004364" w:rsidRDefault="00137B4B">
      <w:r w:rsidRPr="00004364">
        <w:t xml:space="preserve">The Contractor shall attend a Post-Construction Review meeting to be held by the Agency prior to issuance of Third Notification but not earlier than </w:t>
      </w:r>
      <w:r w:rsidR="00560540" w:rsidRPr="00004364">
        <w:t>45 </w:t>
      </w:r>
      <w:r w:rsidRPr="00004364">
        <w:t>Days following the date of Second Notification.</w:t>
      </w:r>
      <w:r w:rsidR="006709DD" w:rsidRPr="00004364">
        <w:t xml:space="preserve"> </w:t>
      </w:r>
      <w:r w:rsidRPr="00004364">
        <w:t>The time and place of this meeting will be announced by the Engineer at least 15 Days prior to the meeting date.</w:t>
      </w:r>
      <w:r w:rsidR="006709DD" w:rsidRPr="00004364">
        <w:t xml:space="preserve"> </w:t>
      </w:r>
      <w:r w:rsidRPr="00004364">
        <w:t>The purpose of this meeting is to examine the Project for possible process improvements that may benefit future projects.</w:t>
      </w:r>
      <w:r w:rsidR="006709DD" w:rsidRPr="00004364">
        <w:t xml:space="preserve"> </w:t>
      </w:r>
      <w:r w:rsidRPr="00004364">
        <w:t>The Contractor’s attendance at the Post-Construction Review meeting is mandatory.</w:t>
      </w:r>
    </w:p>
    <w:p w14:paraId="02B0E708" w14:textId="7A52F329" w:rsidR="00230789" w:rsidRPr="00004364" w:rsidRDefault="00230789"/>
    <w:p w14:paraId="711EC3DA" w14:textId="77777777" w:rsidR="00CB5C52" w:rsidRPr="00004364" w:rsidRDefault="00CB5C52" w:rsidP="00137B4B"/>
    <w:sectPr w:rsidR="00CB5C52" w:rsidRPr="0000436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ED4D9" w14:textId="77777777" w:rsidR="00776F82" w:rsidRDefault="00776F82">
      <w:r>
        <w:separator/>
      </w:r>
    </w:p>
  </w:endnote>
  <w:endnote w:type="continuationSeparator" w:id="0">
    <w:p w14:paraId="2206FD48" w14:textId="77777777" w:rsidR="00776F82" w:rsidRDefault="00776F82">
      <w:r>
        <w:continuationSeparator/>
      </w:r>
    </w:p>
  </w:endnote>
  <w:endnote w:type="continuationNotice" w:id="1">
    <w:p w14:paraId="13CE9786" w14:textId="77777777" w:rsidR="00776F82" w:rsidRDefault="00776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C68B3" w14:textId="7FECB3D8"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72E6">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48A8F" w14:textId="77777777" w:rsidR="00776F82" w:rsidRDefault="00776F82">
      <w:r>
        <w:separator/>
      </w:r>
    </w:p>
  </w:footnote>
  <w:footnote w:type="continuationSeparator" w:id="0">
    <w:p w14:paraId="2189D779" w14:textId="77777777" w:rsidR="00776F82" w:rsidRDefault="00776F82">
      <w:r>
        <w:continuationSeparator/>
      </w:r>
    </w:p>
  </w:footnote>
  <w:footnote w:type="continuationNotice" w:id="1">
    <w:p w14:paraId="0F44B190" w14:textId="77777777" w:rsidR="00776F82" w:rsidRDefault="00776F8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B0527"/>
    <w:rsid w:val="000C6BC0"/>
    <w:rsid w:val="000D0D04"/>
    <w:rsid w:val="000E76B4"/>
    <w:rsid w:val="00126A3A"/>
    <w:rsid w:val="0013669C"/>
    <w:rsid w:val="00137B4B"/>
    <w:rsid w:val="00146F10"/>
    <w:rsid w:val="001627D7"/>
    <w:rsid w:val="00170AB3"/>
    <w:rsid w:val="00176A65"/>
    <w:rsid w:val="00177DAE"/>
    <w:rsid w:val="001A532D"/>
    <w:rsid w:val="001B33F2"/>
    <w:rsid w:val="001D0AEC"/>
    <w:rsid w:val="001D4A32"/>
    <w:rsid w:val="001F7851"/>
    <w:rsid w:val="00204FB2"/>
    <w:rsid w:val="00205988"/>
    <w:rsid w:val="00212FC1"/>
    <w:rsid w:val="00214CF8"/>
    <w:rsid w:val="002237FF"/>
    <w:rsid w:val="002246F7"/>
    <w:rsid w:val="00230789"/>
    <w:rsid w:val="00233C10"/>
    <w:rsid w:val="00237D8A"/>
    <w:rsid w:val="00240BEE"/>
    <w:rsid w:val="002707A7"/>
    <w:rsid w:val="0028437C"/>
    <w:rsid w:val="002931C6"/>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23A6"/>
    <w:rsid w:val="003A2F23"/>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779C9"/>
    <w:rsid w:val="00481671"/>
    <w:rsid w:val="0049786B"/>
    <w:rsid w:val="004B5F58"/>
    <w:rsid w:val="004C55D9"/>
    <w:rsid w:val="00504E69"/>
    <w:rsid w:val="00512E54"/>
    <w:rsid w:val="00514DE9"/>
    <w:rsid w:val="00544C62"/>
    <w:rsid w:val="00552800"/>
    <w:rsid w:val="005569A6"/>
    <w:rsid w:val="00560540"/>
    <w:rsid w:val="00560E10"/>
    <w:rsid w:val="00563174"/>
    <w:rsid w:val="0056774A"/>
    <w:rsid w:val="005708F7"/>
    <w:rsid w:val="00590C09"/>
    <w:rsid w:val="0059295D"/>
    <w:rsid w:val="005A77AD"/>
    <w:rsid w:val="005C0319"/>
    <w:rsid w:val="005C5178"/>
    <w:rsid w:val="005C602C"/>
    <w:rsid w:val="005C7747"/>
    <w:rsid w:val="005D53A7"/>
    <w:rsid w:val="005F304E"/>
    <w:rsid w:val="005F7180"/>
    <w:rsid w:val="00610E39"/>
    <w:rsid w:val="006163DB"/>
    <w:rsid w:val="00625228"/>
    <w:rsid w:val="00630A9C"/>
    <w:rsid w:val="0063179B"/>
    <w:rsid w:val="006322CA"/>
    <w:rsid w:val="00634631"/>
    <w:rsid w:val="00636879"/>
    <w:rsid w:val="006400D7"/>
    <w:rsid w:val="00646712"/>
    <w:rsid w:val="00651CE3"/>
    <w:rsid w:val="00654A50"/>
    <w:rsid w:val="0065644A"/>
    <w:rsid w:val="00666E28"/>
    <w:rsid w:val="006709DD"/>
    <w:rsid w:val="00670F25"/>
    <w:rsid w:val="006777BD"/>
    <w:rsid w:val="006A0A24"/>
    <w:rsid w:val="006A0F1E"/>
    <w:rsid w:val="006C39E7"/>
    <w:rsid w:val="006C7D61"/>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76F82"/>
    <w:rsid w:val="007914EF"/>
    <w:rsid w:val="007A229E"/>
    <w:rsid w:val="007C72E6"/>
    <w:rsid w:val="007E06BE"/>
    <w:rsid w:val="007E0A0D"/>
    <w:rsid w:val="007F7276"/>
    <w:rsid w:val="00806F6B"/>
    <w:rsid w:val="00822DF3"/>
    <w:rsid w:val="00845728"/>
    <w:rsid w:val="00851F5C"/>
    <w:rsid w:val="00866069"/>
    <w:rsid w:val="008919DF"/>
    <w:rsid w:val="00892CD3"/>
    <w:rsid w:val="0089305D"/>
    <w:rsid w:val="008A6064"/>
    <w:rsid w:val="008B7E59"/>
    <w:rsid w:val="008C2FC3"/>
    <w:rsid w:val="008D393D"/>
    <w:rsid w:val="008D6FEF"/>
    <w:rsid w:val="008E448D"/>
    <w:rsid w:val="008E5B8F"/>
    <w:rsid w:val="008F0AAD"/>
    <w:rsid w:val="0090070D"/>
    <w:rsid w:val="00900E5E"/>
    <w:rsid w:val="00910C07"/>
    <w:rsid w:val="009176F9"/>
    <w:rsid w:val="00920FEE"/>
    <w:rsid w:val="00976973"/>
    <w:rsid w:val="009834D4"/>
    <w:rsid w:val="009A2224"/>
    <w:rsid w:val="009A584F"/>
    <w:rsid w:val="009D198A"/>
    <w:rsid w:val="009D6564"/>
    <w:rsid w:val="00A0685B"/>
    <w:rsid w:val="00A26C85"/>
    <w:rsid w:val="00A310AF"/>
    <w:rsid w:val="00A36030"/>
    <w:rsid w:val="00A63BB6"/>
    <w:rsid w:val="00A77C87"/>
    <w:rsid w:val="00A8037D"/>
    <w:rsid w:val="00A93DD9"/>
    <w:rsid w:val="00A96E46"/>
    <w:rsid w:val="00A97681"/>
    <w:rsid w:val="00AA1A2D"/>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A32B0"/>
    <w:rsid w:val="00BA5EFF"/>
    <w:rsid w:val="00BB6AB6"/>
    <w:rsid w:val="00BB6B64"/>
    <w:rsid w:val="00BE0281"/>
    <w:rsid w:val="00BF1D57"/>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B091F"/>
    <w:rsid w:val="00DE7EB8"/>
    <w:rsid w:val="00DF20C5"/>
    <w:rsid w:val="00DF65BE"/>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51E2"/>
    <w:rsid w:val="00F0680E"/>
    <w:rsid w:val="00F2037E"/>
    <w:rsid w:val="00F2123A"/>
    <w:rsid w:val="00F32CB3"/>
    <w:rsid w:val="00F46E4A"/>
    <w:rsid w:val="00F52EDF"/>
    <w:rsid w:val="00F75077"/>
    <w:rsid w:val="00F93687"/>
    <w:rsid w:val="00FB4E42"/>
    <w:rsid w:val="00FD5B46"/>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D5B46"/>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7431F-98BC-4358-B5DD-D40077B1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107</TotalTime>
  <Pages>18</Pages>
  <Words>6902</Words>
  <Characters>39347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18</cp:revision>
  <cp:lastPrinted>2017-11-20T19:55:00Z</cp:lastPrinted>
  <dcterms:created xsi:type="dcterms:W3CDTF">2019-01-03T23:56:00Z</dcterms:created>
  <dcterms:modified xsi:type="dcterms:W3CDTF">2023-02-01T19:48:00Z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