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C1834" w14:textId="77777777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2021 Book</w:t>
      </w:r>
      <w:r w:rsidR="00874211" w:rsidRPr="00CA6613">
        <w:t>)</w:t>
      </w:r>
      <w:r w:rsidR="00874211" w:rsidRPr="00B212DB">
        <w:t xml:space="preserve"> </w:t>
      </w:r>
      <w:r w:rsidR="00874211">
        <w:tab/>
        <w:t>(Bidding on or after: 12</w:t>
      </w:r>
      <w:r w:rsidR="00874211" w:rsidRPr="006A72DF">
        <w:t>-01-</w:t>
      </w:r>
      <w:r w:rsidR="00874211">
        <w:t>20</w:t>
      </w:r>
    </w:p>
    <w:p w14:paraId="6A448232" w14:textId="734DA621" w:rsidR="003618BE" w:rsidRPr="00013E22" w:rsidRDefault="00874211" w:rsidP="00874211">
      <w:pPr>
        <w:pStyle w:val="SPTitle"/>
      </w:pPr>
      <w:r>
        <w:tab/>
        <w:t>Last updated: 0</w:t>
      </w:r>
      <w:r w:rsidR="008D1F69">
        <w:t>6</w:t>
      </w:r>
      <w:r>
        <w:t>-</w:t>
      </w:r>
      <w:r w:rsidR="008D1F69">
        <w:t>11</w:t>
      </w:r>
      <w:bookmarkStart w:id="0" w:name="_GoBack"/>
      <w:bookmarkEnd w:id="0"/>
      <w:r>
        <w:t>-20)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0C49396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4A3A543" w:rsidR="00134C11" w:rsidRPr="00013E22" w:rsidRDefault="003618BE" w:rsidP="003618BE">
      <w:r w:rsidRPr="00013E22">
        <w:t>Comply with Section 00197 of the Standard Specifications</w:t>
      </w:r>
      <w:r w:rsidR="00A5685A" w:rsidRPr="00013E22">
        <w:t>.</w:t>
      </w:r>
    </w:p>
    <w:p w14:paraId="3507BA5B" w14:textId="77777777" w:rsidR="009144FD" w:rsidRPr="00013E22" w:rsidRDefault="009144FD" w:rsidP="003618BE"/>
    <w:p w14:paraId="6D1C95F4" w14:textId="77777777" w:rsidR="009E39AB" w:rsidRPr="00013E22" w:rsidRDefault="009E39AB" w:rsidP="003618BE"/>
    <w:sectPr w:rsidR="009E39AB" w:rsidRPr="00013E2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E2383" w14:textId="77777777" w:rsidR="00535BC2" w:rsidRDefault="00535BC2">
      <w:r>
        <w:separator/>
      </w:r>
    </w:p>
  </w:endnote>
  <w:endnote w:type="continuationSeparator" w:id="0">
    <w:p w14:paraId="1265E666" w14:textId="77777777" w:rsidR="00535BC2" w:rsidRDefault="0053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0CC93" w14:textId="77777777" w:rsidR="00535BC2" w:rsidRDefault="00535BC2">
      <w:r>
        <w:separator/>
      </w:r>
    </w:p>
  </w:footnote>
  <w:footnote w:type="continuationSeparator" w:id="0">
    <w:p w14:paraId="5C37975B" w14:textId="77777777" w:rsidR="00535BC2" w:rsidRDefault="0053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0"/>
  </w:num>
  <w:num w:numId="5">
    <w:abstractNumId w:val="15"/>
  </w:num>
  <w:num w:numId="6">
    <w:abstractNumId w:val="20"/>
  </w:num>
  <w:num w:numId="7">
    <w:abstractNumId w:val="19"/>
  </w:num>
  <w:num w:numId="8">
    <w:abstractNumId w:val="8"/>
  </w:num>
  <w:num w:numId="9">
    <w:abstractNumId w:val="18"/>
  </w:num>
  <w:num w:numId="10">
    <w:abstractNumId w:val="21"/>
  </w:num>
  <w:num w:numId="11">
    <w:abstractNumId w:val="6"/>
  </w:num>
  <w:num w:numId="12">
    <w:abstractNumId w:val="17"/>
  </w:num>
  <w:num w:numId="13">
    <w:abstractNumId w:val="4"/>
  </w:num>
  <w:num w:numId="14">
    <w:abstractNumId w:val="9"/>
  </w:num>
  <w:num w:numId="15">
    <w:abstractNumId w:val="16"/>
  </w:num>
  <w:num w:numId="16">
    <w:abstractNumId w:val="14"/>
  </w:num>
  <w:num w:numId="17">
    <w:abstractNumId w:val="5"/>
  </w:num>
  <w:num w:numId="18">
    <w:abstractNumId w:val="22"/>
  </w:num>
  <w:num w:numId="19">
    <w:abstractNumId w:val="0"/>
  </w:num>
  <w:num w:numId="20">
    <w:abstractNumId w:val="12"/>
  </w:num>
  <w:num w:numId="21">
    <w:abstractNumId w:val="13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A38CF"/>
    <w:rsid w:val="001D0AEC"/>
    <w:rsid w:val="00237D8A"/>
    <w:rsid w:val="00250AFB"/>
    <w:rsid w:val="00266557"/>
    <w:rsid w:val="0028437C"/>
    <w:rsid w:val="00291636"/>
    <w:rsid w:val="00294D62"/>
    <w:rsid w:val="002A2CAA"/>
    <w:rsid w:val="002C0515"/>
    <w:rsid w:val="002D77E9"/>
    <w:rsid w:val="002E56E0"/>
    <w:rsid w:val="00313841"/>
    <w:rsid w:val="0034366A"/>
    <w:rsid w:val="003618BE"/>
    <w:rsid w:val="003B596B"/>
    <w:rsid w:val="003B62E0"/>
    <w:rsid w:val="00412191"/>
    <w:rsid w:val="004317E4"/>
    <w:rsid w:val="00473EF3"/>
    <w:rsid w:val="00535BC2"/>
    <w:rsid w:val="0055093D"/>
    <w:rsid w:val="005569A6"/>
    <w:rsid w:val="00557332"/>
    <w:rsid w:val="00563954"/>
    <w:rsid w:val="005C602C"/>
    <w:rsid w:val="006163DB"/>
    <w:rsid w:val="006234EF"/>
    <w:rsid w:val="00630A9C"/>
    <w:rsid w:val="00636879"/>
    <w:rsid w:val="006400D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32896"/>
    <w:rsid w:val="00747B6F"/>
    <w:rsid w:val="007914EF"/>
    <w:rsid w:val="007E0A0D"/>
    <w:rsid w:val="008072C3"/>
    <w:rsid w:val="00874211"/>
    <w:rsid w:val="008919DF"/>
    <w:rsid w:val="008B7E59"/>
    <w:rsid w:val="008C1BDD"/>
    <w:rsid w:val="008D1F69"/>
    <w:rsid w:val="009144FD"/>
    <w:rsid w:val="00935806"/>
    <w:rsid w:val="00962CED"/>
    <w:rsid w:val="009A584F"/>
    <w:rsid w:val="009E39AB"/>
    <w:rsid w:val="00A0685B"/>
    <w:rsid w:val="00A41C3F"/>
    <w:rsid w:val="00A474AC"/>
    <w:rsid w:val="00A5685A"/>
    <w:rsid w:val="00AE2C9E"/>
    <w:rsid w:val="00B167E3"/>
    <w:rsid w:val="00B31BBF"/>
    <w:rsid w:val="00B55C7F"/>
    <w:rsid w:val="00B60B5B"/>
    <w:rsid w:val="00B97D68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91341"/>
    <w:rsid w:val="00DB091F"/>
    <w:rsid w:val="00E0660B"/>
    <w:rsid w:val="00E26977"/>
    <w:rsid w:val="00E52B05"/>
    <w:rsid w:val="00E71EFF"/>
    <w:rsid w:val="00E71F5F"/>
    <w:rsid w:val="00E81F48"/>
    <w:rsid w:val="00EC7D9E"/>
    <w:rsid w:val="00EE55CB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10</cp:revision>
  <cp:lastPrinted>2014-02-06T16:00:00Z</cp:lastPrinted>
  <dcterms:created xsi:type="dcterms:W3CDTF">2016-09-08T22:22:00Z</dcterms:created>
  <dcterms:modified xsi:type="dcterms:W3CDTF">2020-06-11T23:28:00Z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