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C1834" w14:textId="77777777" w:rsidR="00874211" w:rsidRDefault="003618BE" w:rsidP="00874211">
      <w:pPr>
        <w:pStyle w:val="SPTitle"/>
      </w:pPr>
      <w:r w:rsidRPr="00013E22">
        <w:t>SP</w:t>
      </w:r>
      <w:r w:rsidR="00007169" w:rsidRPr="00013E22">
        <w:t>00</w:t>
      </w:r>
      <w:r w:rsidRPr="00013E22">
        <w:t xml:space="preserve">197  </w:t>
      </w:r>
      <w:r w:rsidR="00874211" w:rsidRPr="00CA6613">
        <w:t>(</w:t>
      </w:r>
      <w:r w:rsidR="00874211">
        <w:t>Special Provisions for the 2021 Book</w:t>
      </w:r>
      <w:r w:rsidR="00874211" w:rsidRPr="00CA6613">
        <w:t>)</w:t>
      </w:r>
      <w:r w:rsidR="00874211" w:rsidRPr="00B212DB">
        <w:t xml:space="preserve"> </w:t>
      </w:r>
      <w:r w:rsidR="00874211">
        <w:tab/>
        <w:t>(Bidding on or after: 12</w:t>
      </w:r>
      <w:r w:rsidR="00874211" w:rsidRPr="006A72DF">
        <w:t>-01-</w:t>
      </w:r>
      <w:r w:rsidR="00874211">
        <w:t>20</w:t>
      </w:r>
    </w:p>
    <w:p w14:paraId="6A448232" w14:textId="734DA621" w:rsidR="003618BE" w:rsidRPr="00013E22" w:rsidRDefault="00874211" w:rsidP="00874211">
      <w:pPr>
        <w:pStyle w:val="SPTitle"/>
      </w:pPr>
      <w:r>
        <w:tab/>
        <w:t>Last updated: 0</w:t>
      </w:r>
      <w:r w:rsidR="008D1F69">
        <w:t>6</w:t>
      </w:r>
      <w:r>
        <w:t>-</w:t>
      </w:r>
      <w:r w:rsidR="008D1F69">
        <w:t>11</w:t>
      </w:r>
      <w:r>
        <w:t>-20)</w:t>
      </w:r>
    </w:p>
    <w:p w14:paraId="6143B973" w14:textId="77777777" w:rsidR="003618BE" w:rsidRPr="00013E22" w:rsidRDefault="003618BE"/>
    <w:p w14:paraId="7E2E6DFB" w14:textId="77777777" w:rsidR="003618BE" w:rsidRPr="00013E22" w:rsidRDefault="003618BE" w:rsidP="003618BE">
      <w:pPr>
        <w:pStyle w:val="Heading1"/>
      </w:pPr>
      <w:r w:rsidRPr="00013E22">
        <w:t>SECTION 00197 - PAYMENT FOR FORCE ACCOUNT WORK</w:t>
      </w:r>
    </w:p>
    <w:p w14:paraId="563E2407" w14:textId="77777777" w:rsidR="003618BE" w:rsidRPr="00013E22" w:rsidRDefault="003618BE"/>
    <w:p w14:paraId="28F90553" w14:textId="0C49396D" w:rsidR="003618BE" w:rsidRPr="00013E22" w:rsidRDefault="00874211" w:rsidP="003618BE">
      <w:pPr>
        <w:pStyle w:val="Instructions"/>
      </w:pPr>
      <w:r w:rsidRPr="00CA6613">
        <w:t>(Follow all instructions</w:t>
      </w:r>
      <w:r>
        <w:t xml:space="preserve"> and make all edits with “Track Changes” turned on</w:t>
      </w:r>
      <w:r w:rsidRPr="00CA6613">
        <w:t>. If there are no instructions</w:t>
      </w:r>
      <w:r>
        <w:t xml:space="preserve"> [orange text]</w:t>
      </w:r>
      <w:r w:rsidRPr="00CA6613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 State Specifications Engineer approval</w:t>
      </w:r>
      <w:r>
        <w:t xml:space="preserve"> and the State Specifications Engineer will obtain approval from the Department of Justice</w:t>
      </w:r>
      <w:r w:rsidRPr="00CA6613">
        <w:t>.)</w:t>
      </w:r>
    </w:p>
    <w:p w14:paraId="744E0064" w14:textId="77777777" w:rsidR="003618BE" w:rsidRPr="00013E22" w:rsidRDefault="003618BE"/>
    <w:p w14:paraId="76C7E156" w14:textId="24A3A543" w:rsidR="00134C11" w:rsidRPr="00013E22" w:rsidRDefault="003618BE" w:rsidP="003618BE">
      <w:r w:rsidRPr="00013E22">
        <w:t>Comply with Section 00197 of the Standard Specifications</w:t>
      </w:r>
      <w:r w:rsidR="00A5685A" w:rsidRPr="00013E22">
        <w:t>.</w:t>
      </w:r>
    </w:p>
    <w:p w14:paraId="3507BA5B" w14:textId="77777777" w:rsidR="009144FD" w:rsidRPr="00013E22" w:rsidRDefault="009144FD" w:rsidP="003618BE"/>
    <w:p w14:paraId="6D1C95F4" w14:textId="77777777" w:rsidR="009E39AB" w:rsidRPr="00013E22" w:rsidRDefault="009E39AB" w:rsidP="003618BE"/>
    <w:sectPr w:rsidR="009E39AB" w:rsidRPr="00013E22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E2383" w14:textId="77777777" w:rsidR="00535BC2" w:rsidRDefault="00535BC2">
      <w:r>
        <w:separator/>
      </w:r>
    </w:p>
  </w:endnote>
  <w:endnote w:type="continuationSeparator" w:id="0">
    <w:p w14:paraId="1265E666" w14:textId="77777777" w:rsidR="00535BC2" w:rsidRDefault="00535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19943" w14:textId="46B6161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D1F6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0CC93" w14:textId="77777777" w:rsidR="00535BC2" w:rsidRDefault="00535BC2">
      <w:r>
        <w:separator/>
      </w:r>
    </w:p>
  </w:footnote>
  <w:footnote w:type="continuationSeparator" w:id="0">
    <w:p w14:paraId="5C37975B" w14:textId="77777777" w:rsidR="00535BC2" w:rsidRDefault="00535B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1DA02B27"/>
    <w:multiLevelType w:val="hybridMultilevel"/>
    <w:tmpl w:val="4CEEA852"/>
    <w:lvl w:ilvl="0" w:tplc="96E42530">
      <w:start w:val="1"/>
      <w:numFmt w:val="bullet"/>
      <w:lvlText w:val="•"/>
      <w:lvlJc w:val="left"/>
      <w:pPr>
        <w:tabs>
          <w:tab w:val="num" w:pos="1008"/>
        </w:tabs>
        <w:ind w:left="1008" w:hanging="288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893915"/>
    <w:multiLevelType w:val="hybridMultilevel"/>
    <w:tmpl w:val="20CCA6AE"/>
    <w:lvl w:ilvl="0" w:tplc="F9A48DE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1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2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790979262">
    <w:abstractNumId w:val="11"/>
  </w:num>
  <w:num w:numId="2" w16cid:durableId="2043552074">
    <w:abstractNumId w:val="2"/>
  </w:num>
  <w:num w:numId="3" w16cid:durableId="944046139">
    <w:abstractNumId w:val="1"/>
  </w:num>
  <w:num w:numId="4" w16cid:durableId="335815354">
    <w:abstractNumId w:val="10"/>
  </w:num>
  <w:num w:numId="5" w16cid:durableId="284775279">
    <w:abstractNumId w:val="15"/>
  </w:num>
  <w:num w:numId="6" w16cid:durableId="18239131">
    <w:abstractNumId w:val="20"/>
  </w:num>
  <w:num w:numId="7" w16cid:durableId="1818840944">
    <w:abstractNumId w:val="19"/>
  </w:num>
  <w:num w:numId="8" w16cid:durableId="1855877432">
    <w:abstractNumId w:val="8"/>
  </w:num>
  <w:num w:numId="9" w16cid:durableId="730690880">
    <w:abstractNumId w:val="18"/>
  </w:num>
  <w:num w:numId="10" w16cid:durableId="611546692">
    <w:abstractNumId w:val="21"/>
  </w:num>
  <w:num w:numId="11" w16cid:durableId="2081098901">
    <w:abstractNumId w:val="6"/>
  </w:num>
  <w:num w:numId="12" w16cid:durableId="1857039029">
    <w:abstractNumId w:val="17"/>
  </w:num>
  <w:num w:numId="13" w16cid:durableId="1383597273">
    <w:abstractNumId w:val="4"/>
  </w:num>
  <w:num w:numId="14" w16cid:durableId="1791313695">
    <w:abstractNumId w:val="9"/>
  </w:num>
  <w:num w:numId="15" w16cid:durableId="295138642">
    <w:abstractNumId w:val="16"/>
  </w:num>
  <w:num w:numId="16" w16cid:durableId="1731809772">
    <w:abstractNumId w:val="14"/>
  </w:num>
  <w:num w:numId="17" w16cid:durableId="1665931439">
    <w:abstractNumId w:val="5"/>
  </w:num>
  <w:num w:numId="18" w16cid:durableId="1125392622">
    <w:abstractNumId w:val="22"/>
  </w:num>
  <w:num w:numId="19" w16cid:durableId="434863050">
    <w:abstractNumId w:val="0"/>
  </w:num>
  <w:num w:numId="20" w16cid:durableId="1545016914">
    <w:abstractNumId w:val="12"/>
  </w:num>
  <w:num w:numId="21" w16cid:durableId="155000604">
    <w:abstractNumId w:val="13"/>
  </w:num>
  <w:num w:numId="22" w16cid:durableId="330376374">
    <w:abstractNumId w:val="3"/>
  </w:num>
  <w:num w:numId="23" w16cid:durableId="11693730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0AEC"/>
    <w:rsid w:val="00007169"/>
    <w:rsid w:val="00013E22"/>
    <w:rsid w:val="000164C8"/>
    <w:rsid w:val="00022E90"/>
    <w:rsid w:val="00065E18"/>
    <w:rsid w:val="000B0527"/>
    <w:rsid w:val="000C12EE"/>
    <w:rsid w:val="000C3AB2"/>
    <w:rsid w:val="00134C11"/>
    <w:rsid w:val="00137B4B"/>
    <w:rsid w:val="001A38CF"/>
    <w:rsid w:val="001D0AEC"/>
    <w:rsid w:val="00237D8A"/>
    <w:rsid w:val="00250AFB"/>
    <w:rsid w:val="00266557"/>
    <w:rsid w:val="0028437C"/>
    <w:rsid w:val="00291636"/>
    <w:rsid w:val="00294D62"/>
    <w:rsid w:val="002A2CAA"/>
    <w:rsid w:val="002C0515"/>
    <w:rsid w:val="002D77E9"/>
    <w:rsid w:val="002E56E0"/>
    <w:rsid w:val="00313841"/>
    <w:rsid w:val="0034366A"/>
    <w:rsid w:val="00343D03"/>
    <w:rsid w:val="003618BE"/>
    <w:rsid w:val="003B596B"/>
    <w:rsid w:val="003B62E0"/>
    <w:rsid w:val="00412191"/>
    <w:rsid w:val="004317E4"/>
    <w:rsid w:val="00473EF3"/>
    <w:rsid w:val="00535BC2"/>
    <w:rsid w:val="0055093D"/>
    <w:rsid w:val="005569A6"/>
    <w:rsid w:val="00557332"/>
    <w:rsid w:val="00563954"/>
    <w:rsid w:val="005C602C"/>
    <w:rsid w:val="006163DB"/>
    <w:rsid w:val="006234EF"/>
    <w:rsid w:val="00630A9C"/>
    <w:rsid w:val="00636879"/>
    <w:rsid w:val="006400D7"/>
    <w:rsid w:val="0065644A"/>
    <w:rsid w:val="00664F34"/>
    <w:rsid w:val="006701C2"/>
    <w:rsid w:val="006A0A24"/>
    <w:rsid w:val="006A0F1E"/>
    <w:rsid w:val="006A546B"/>
    <w:rsid w:val="006B01E3"/>
    <w:rsid w:val="006F0E53"/>
    <w:rsid w:val="007030BD"/>
    <w:rsid w:val="00732896"/>
    <w:rsid w:val="00747B6F"/>
    <w:rsid w:val="007914EF"/>
    <w:rsid w:val="007E0A0D"/>
    <w:rsid w:val="008072C3"/>
    <w:rsid w:val="00874211"/>
    <w:rsid w:val="008919DF"/>
    <w:rsid w:val="008B7E59"/>
    <w:rsid w:val="008C1BDD"/>
    <w:rsid w:val="008D1F69"/>
    <w:rsid w:val="009144FD"/>
    <w:rsid w:val="00935806"/>
    <w:rsid w:val="00962CED"/>
    <w:rsid w:val="009A584F"/>
    <w:rsid w:val="009E39AB"/>
    <w:rsid w:val="00A0685B"/>
    <w:rsid w:val="00A41C3F"/>
    <w:rsid w:val="00A474AC"/>
    <w:rsid w:val="00A5685A"/>
    <w:rsid w:val="00AE2C9E"/>
    <w:rsid w:val="00B167E3"/>
    <w:rsid w:val="00B31BBF"/>
    <w:rsid w:val="00B55C7F"/>
    <w:rsid w:val="00B60B5B"/>
    <w:rsid w:val="00B97D68"/>
    <w:rsid w:val="00BD6563"/>
    <w:rsid w:val="00BE48E0"/>
    <w:rsid w:val="00BF1D57"/>
    <w:rsid w:val="00BF58EC"/>
    <w:rsid w:val="00C0790F"/>
    <w:rsid w:val="00C516C3"/>
    <w:rsid w:val="00C82384"/>
    <w:rsid w:val="00CB5C52"/>
    <w:rsid w:val="00CE4BD7"/>
    <w:rsid w:val="00D02774"/>
    <w:rsid w:val="00D32D16"/>
    <w:rsid w:val="00D631AC"/>
    <w:rsid w:val="00D91341"/>
    <w:rsid w:val="00DB091F"/>
    <w:rsid w:val="00E0660B"/>
    <w:rsid w:val="00E26977"/>
    <w:rsid w:val="00E52B05"/>
    <w:rsid w:val="00E71EFF"/>
    <w:rsid w:val="00E71F5F"/>
    <w:rsid w:val="00E81F48"/>
    <w:rsid w:val="00EC7D9E"/>
    <w:rsid w:val="00EE55CB"/>
    <w:rsid w:val="00F44053"/>
    <w:rsid w:val="00F606CF"/>
    <w:rsid w:val="00F66E03"/>
    <w:rsid w:val="00FD1BCB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A3FFCD"/>
  <w15:docId w15:val="{12FFD53A-6053-4E46-9BFC-B0655E5A0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D32D16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D32D16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065E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5E18"/>
    <w:rPr>
      <w:rFonts w:ascii="Tahoma" w:hAnsi="Tahoma" w:cs="Tahoma"/>
      <w:sz w:val="16"/>
      <w:szCs w:val="16"/>
    </w:rPr>
  </w:style>
  <w:style w:type="character" w:customStyle="1" w:styleId="Indent2Char">
    <w:name w:val="Indent 2 Char"/>
    <w:link w:val="Indent2"/>
    <w:rsid w:val="00557332"/>
    <w:rPr>
      <w:rFonts w:ascii="Arial" w:hAnsi="Arial"/>
      <w:sz w:val="22"/>
    </w:rPr>
  </w:style>
  <w:style w:type="character" w:customStyle="1" w:styleId="Indent1Char">
    <w:name w:val="Indent 1 Char"/>
    <w:link w:val="Indent1"/>
    <w:rsid w:val="00557332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B97D6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7D6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97D68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B97D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7D68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F66E03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A41C3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13E2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13E2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13E2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13E2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13E2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13E22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8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SP00197</vt:lpstr>
    </vt:vector>
  </TitlesOfParts>
  <Company>Oregon Dept of Transportation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SP00197</dc:title>
  <dc:subject>ODOT Specifications (2015)</dc:subject>
  <dc:creator>Proposed</dc:creator>
  <cp:lastModifiedBy>ODOT_Specs</cp:lastModifiedBy>
  <cp:revision>11</cp:revision>
  <cp:lastPrinted>2014-02-06T16:00:00Z</cp:lastPrinted>
  <dcterms:created xsi:type="dcterms:W3CDTF">2016-09-08T22:22:00Z</dcterms:created>
  <dcterms:modified xsi:type="dcterms:W3CDTF">2023-09-19T21:41:00Z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2023-09-19T21:41:02Z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adbaee34-bbd1-46d5-b493-98f210c8021d</vt:lpwstr>
  </property>
  <property fmtid="{D5CDD505-2E9C-101B-9397-08002B2CF9AE}" pid="12" name="MSIP_Label_c9cf6fe3-5bce-446b-ad70-bd306593eea0_ContentBits">
    <vt:lpwstr>0</vt:lpwstr>
  </property>
</Properties>
</file>