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F68DC" w14:textId="5C8D96D8" w:rsidR="00BD4670" w:rsidRDefault="006400D7" w:rsidP="00BD4670">
      <w:pPr>
        <w:pStyle w:val="SPTitle"/>
      </w:pPr>
      <w:r w:rsidRPr="004E4FAC">
        <w:t>SP</w:t>
      </w:r>
      <w:r w:rsidR="00A82962" w:rsidRPr="004E4FAC">
        <w:t>00</w:t>
      </w:r>
      <w:r w:rsidRPr="004E4FAC">
        <w:t xml:space="preserve">130  </w:t>
      </w:r>
      <w:r w:rsidR="00BD4670" w:rsidRPr="00CA6613">
        <w:t>(</w:t>
      </w:r>
      <w:r w:rsidR="00BD4670">
        <w:t>Special Provisions for the 202</w:t>
      </w:r>
      <w:r w:rsidR="00E83CD0">
        <w:t>4</w:t>
      </w:r>
      <w:r w:rsidR="00BD4670">
        <w:t xml:space="preserve"> Book</w:t>
      </w:r>
      <w:r w:rsidR="00BD4670" w:rsidRPr="00CA6613">
        <w:t>)</w:t>
      </w:r>
      <w:r w:rsidR="00BD4670" w:rsidRPr="00B212DB">
        <w:t xml:space="preserve"> </w:t>
      </w:r>
      <w:r w:rsidR="00BD4670">
        <w:tab/>
        <w:t>(Bidding on or after: 12</w:t>
      </w:r>
      <w:r w:rsidR="00BD4670" w:rsidRPr="006A72DF">
        <w:t>-01-</w:t>
      </w:r>
      <w:r w:rsidR="00BD4670">
        <w:t>2</w:t>
      </w:r>
      <w:r w:rsidR="00E83CD0">
        <w:t>3</w:t>
      </w:r>
    </w:p>
    <w:p w14:paraId="3E5A919B" w14:textId="68F8D5C4" w:rsidR="006400D7" w:rsidRPr="004E4FAC" w:rsidRDefault="00BD4670" w:rsidP="00BD4670">
      <w:pPr>
        <w:pStyle w:val="SPTitle"/>
      </w:pPr>
      <w:r>
        <w:tab/>
        <w:t xml:space="preserve">Last updated: </w:t>
      </w:r>
      <w:r w:rsidR="002F7843">
        <w:t>05-19</w:t>
      </w:r>
      <w:r>
        <w:t>-2</w:t>
      </w:r>
      <w:r w:rsidR="00E83CD0">
        <w:t>3</w:t>
      </w:r>
      <w:r>
        <w:t>)</w:t>
      </w:r>
    </w:p>
    <w:p w14:paraId="3390AB45" w14:textId="77777777" w:rsidR="006400D7" w:rsidRPr="004E4FAC" w:rsidRDefault="006400D7"/>
    <w:p w14:paraId="5007463D" w14:textId="77777777" w:rsidR="006400D7" w:rsidRPr="004E4FAC" w:rsidRDefault="006400D7" w:rsidP="004317E4">
      <w:pPr>
        <w:pStyle w:val="Heading1"/>
      </w:pPr>
      <w:r w:rsidRPr="004E4FAC">
        <w:t>SECTION 00130 - AWARD AND EXECUTION OF CONTRACT</w:t>
      </w:r>
    </w:p>
    <w:p w14:paraId="421E79A3" w14:textId="77777777" w:rsidR="006400D7" w:rsidRPr="004E4FAC" w:rsidRDefault="006400D7"/>
    <w:p w14:paraId="262D3623" w14:textId="55922AC4" w:rsidR="006400D7" w:rsidRPr="004E4FAC" w:rsidRDefault="00BD4670" w:rsidP="004317E4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3267997C" w14:textId="77777777" w:rsidR="008D2358" w:rsidRPr="004E4FAC" w:rsidRDefault="008D2358"/>
    <w:p w14:paraId="41665C81" w14:textId="55BBA029" w:rsidR="006400D7" w:rsidRPr="004E4FAC" w:rsidRDefault="006400D7">
      <w:r w:rsidRPr="004E4FAC">
        <w:t>Comply with Section 00130 of the Standard Specifications</w:t>
      </w:r>
      <w:r w:rsidR="008D2358" w:rsidRPr="004E4FAC">
        <w:t>.</w:t>
      </w:r>
    </w:p>
    <w:p w14:paraId="0C580FA2" w14:textId="77777777" w:rsidR="006400D7" w:rsidRPr="004E4FAC" w:rsidRDefault="006400D7"/>
    <w:p w14:paraId="295C6F34" w14:textId="77777777" w:rsidR="00CB5C52" w:rsidRPr="004E4FAC" w:rsidRDefault="00CB5C52" w:rsidP="006400D7"/>
    <w:sectPr w:rsidR="00CB5C52" w:rsidRPr="004E4FA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46D4" w14:textId="77777777" w:rsidR="00354C87" w:rsidRDefault="00354C87">
      <w:r>
        <w:separator/>
      </w:r>
    </w:p>
  </w:endnote>
  <w:endnote w:type="continuationSeparator" w:id="0">
    <w:p w14:paraId="4D4DD7BF" w14:textId="77777777" w:rsidR="00354C87" w:rsidRDefault="0035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DDF4" w14:textId="222B65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F286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A4D5B" w14:textId="77777777" w:rsidR="00354C87" w:rsidRDefault="00354C87">
      <w:r>
        <w:separator/>
      </w:r>
    </w:p>
  </w:footnote>
  <w:footnote w:type="continuationSeparator" w:id="0">
    <w:p w14:paraId="4A900015" w14:textId="77777777" w:rsidR="00354C87" w:rsidRDefault="00354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4620810">
    <w:abstractNumId w:val="9"/>
  </w:num>
  <w:num w:numId="2" w16cid:durableId="2065368461">
    <w:abstractNumId w:val="2"/>
  </w:num>
  <w:num w:numId="3" w16cid:durableId="1829207486">
    <w:abstractNumId w:val="1"/>
  </w:num>
  <w:num w:numId="4" w16cid:durableId="1176847153">
    <w:abstractNumId w:val="8"/>
  </w:num>
  <w:num w:numId="5" w16cid:durableId="1711344181">
    <w:abstractNumId w:val="13"/>
  </w:num>
  <w:num w:numId="6" w16cid:durableId="276765947">
    <w:abstractNumId w:val="18"/>
  </w:num>
  <w:num w:numId="7" w16cid:durableId="1229875961">
    <w:abstractNumId w:val="17"/>
  </w:num>
  <w:num w:numId="8" w16cid:durableId="29767277">
    <w:abstractNumId w:val="6"/>
  </w:num>
  <w:num w:numId="9" w16cid:durableId="2002346546">
    <w:abstractNumId w:val="16"/>
  </w:num>
  <w:num w:numId="10" w16cid:durableId="1445877763">
    <w:abstractNumId w:val="19"/>
  </w:num>
  <w:num w:numId="11" w16cid:durableId="2001617340">
    <w:abstractNumId w:val="5"/>
  </w:num>
  <w:num w:numId="12" w16cid:durableId="382868388">
    <w:abstractNumId w:val="15"/>
  </w:num>
  <w:num w:numId="13" w16cid:durableId="1040284671">
    <w:abstractNumId w:val="3"/>
  </w:num>
  <w:num w:numId="14" w16cid:durableId="1264149079">
    <w:abstractNumId w:val="7"/>
  </w:num>
  <w:num w:numId="15" w16cid:durableId="1678382490">
    <w:abstractNumId w:val="14"/>
  </w:num>
  <w:num w:numId="16" w16cid:durableId="884484761">
    <w:abstractNumId w:val="12"/>
  </w:num>
  <w:num w:numId="17" w16cid:durableId="297491626">
    <w:abstractNumId w:val="4"/>
  </w:num>
  <w:num w:numId="18" w16cid:durableId="855073895">
    <w:abstractNumId w:val="20"/>
  </w:num>
  <w:num w:numId="19" w16cid:durableId="305816384">
    <w:abstractNumId w:val="0"/>
  </w:num>
  <w:num w:numId="20" w16cid:durableId="221598984">
    <w:abstractNumId w:val="10"/>
  </w:num>
  <w:num w:numId="21" w16cid:durableId="7842741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B0527"/>
    <w:rsid w:val="000E2264"/>
    <w:rsid w:val="001627FD"/>
    <w:rsid w:val="001D0AEC"/>
    <w:rsid w:val="00237D8A"/>
    <w:rsid w:val="002A0702"/>
    <w:rsid w:val="002D77E9"/>
    <w:rsid w:val="002F7843"/>
    <w:rsid w:val="00313841"/>
    <w:rsid w:val="0034366A"/>
    <w:rsid w:val="00354C87"/>
    <w:rsid w:val="00365CC3"/>
    <w:rsid w:val="003A5E78"/>
    <w:rsid w:val="003B596B"/>
    <w:rsid w:val="004317E4"/>
    <w:rsid w:val="00443FFF"/>
    <w:rsid w:val="00463F9F"/>
    <w:rsid w:val="004E4FAC"/>
    <w:rsid w:val="00503292"/>
    <w:rsid w:val="005569A6"/>
    <w:rsid w:val="005724DF"/>
    <w:rsid w:val="005B08BD"/>
    <w:rsid w:val="005C602C"/>
    <w:rsid w:val="006163DB"/>
    <w:rsid w:val="00630A9C"/>
    <w:rsid w:val="00636879"/>
    <w:rsid w:val="006400D7"/>
    <w:rsid w:val="0065644A"/>
    <w:rsid w:val="006A0F1E"/>
    <w:rsid w:val="006B3747"/>
    <w:rsid w:val="006C1B80"/>
    <w:rsid w:val="00733190"/>
    <w:rsid w:val="007914EF"/>
    <w:rsid w:val="007E0A0D"/>
    <w:rsid w:val="00885EE3"/>
    <w:rsid w:val="008919DF"/>
    <w:rsid w:val="008B7E59"/>
    <w:rsid w:val="008C10D2"/>
    <w:rsid w:val="008D2358"/>
    <w:rsid w:val="00994F9D"/>
    <w:rsid w:val="009A55D3"/>
    <w:rsid w:val="009A584F"/>
    <w:rsid w:val="00A0685B"/>
    <w:rsid w:val="00A07171"/>
    <w:rsid w:val="00A82962"/>
    <w:rsid w:val="00A93B8B"/>
    <w:rsid w:val="00AE2C9E"/>
    <w:rsid w:val="00B167E3"/>
    <w:rsid w:val="00B31BBF"/>
    <w:rsid w:val="00BD4670"/>
    <w:rsid w:val="00BF1D57"/>
    <w:rsid w:val="00C0790F"/>
    <w:rsid w:val="00C43B60"/>
    <w:rsid w:val="00C74713"/>
    <w:rsid w:val="00CB5C52"/>
    <w:rsid w:val="00CC6AF6"/>
    <w:rsid w:val="00CE4BD7"/>
    <w:rsid w:val="00D95E72"/>
    <w:rsid w:val="00E71EFF"/>
    <w:rsid w:val="00E83CD0"/>
    <w:rsid w:val="00EE306F"/>
    <w:rsid w:val="00EF286F"/>
    <w:rsid w:val="00F13DE7"/>
    <w:rsid w:val="00F34B94"/>
    <w:rsid w:val="00F876B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B81FC"/>
  <w15:docId w15:val="{204617CF-C440-443E-AC1D-8F572374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43FFF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8C10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0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1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C1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10D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8C1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10D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A071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4FA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4FA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4FA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4FA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4FA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4FA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83CD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SP00130</vt:lpstr>
    </vt:vector>
  </TitlesOfParts>
  <Company>Oregon Dept of Transportation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SP00130</dc:title>
  <dc:subject>ODOT Specifications (2015)</dc:subject>
  <dc:creator>Proposed</dc:creator>
  <cp:lastModifiedBy>ODOT_Specs</cp:lastModifiedBy>
  <cp:revision>13</cp:revision>
  <cp:lastPrinted>2014-09-03T21:13:00Z</cp:lastPrinted>
  <dcterms:created xsi:type="dcterms:W3CDTF">2016-09-23T20:34:00Z</dcterms:created>
  <dcterms:modified xsi:type="dcterms:W3CDTF">2023-09-12T19:06:00Z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8013f4d3-6e3d-44eb-b4f8-af6dcccf1f3a</vt:lpwstr>
  </property>
  <property fmtid="{D5CDD505-2E9C-101B-9397-08002B2CF9AE}" pid="12" name="MSIP_Label_c9cf6fe3-5bce-446b-ad70-bd306593eea0_ContentBits">
    <vt:lpwstr>0</vt:lpwstr>
  </property>
</Properties>
</file>