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57F41" w14:textId="35BBBB20" w:rsidR="007F316C" w:rsidRDefault="00EE55CB" w:rsidP="007F316C">
      <w:pPr>
        <w:pStyle w:val="SPTitle"/>
      </w:pPr>
      <w:r w:rsidRPr="009F77A0">
        <w:rPr>
          <w:bCs/>
          <w:szCs w:val="22"/>
        </w:rPr>
        <w:t>SP</w:t>
      </w:r>
      <w:r w:rsidR="00415879" w:rsidRPr="009F77A0">
        <w:rPr>
          <w:bCs/>
          <w:szCs w:val="22"/>
        </w:rPr>
        <w:t>00</w:t>
      </w:r>
      <w:r w:rsidRPr="009F77A0">
        <w:rPr>
          <w:bCs/>
          <w:szCs w:val="22"/>
        </w:rPr>
        <w:t xml:space="preserve">140  </w:t>
      </w:r>
      <w:r w:rsidR="007F316C" w:rsidRPr="00CA6613">
        <w:t>(</w:t>
      </w:r>
      <w:r w:rsidR="007F316C">
        <w:t>Special Provisions for the 202</w:t>
      </w:r>
      <w:r w:rsidR="001E0146">
        <w:t>4</w:t>
      </w:r>
      <w:r w:rsidR="007F316C">
        <w:t xml:space="preserve"> Book</w:t>
      </w:r>
      <w:r w:rsidR="007F316C" w:rsidRPr="00CA6613">
        <w:t>)</w:t>
      </w:r>
      <w:r w:rsidR="007F316C" w:rsidRPr="00B212DB">
        <w:t xml:space="preserve"> </w:t>
      </w:r>
      <w:r w:rsidR="007F316C">
        <w:tab/>
        <w:t>(Bidding on or after: 12</w:t>
      </w:r>
      <w:r w:rsidR="007F316C" w:rsidRPr="006A72DF">
        <w:t>-01-</w:t>
      </w:r>
      <w:r w:rsidR="007F316C">
        <w:t>2</w:t>
      </w:r>
      <w:r w:rsidR="001E0146">
        <w:t>3</w:t>
      </w:r>
    </w:p>
    <w:p w14:paraId="77230E5F" w14:textId="21DB7BCD" w:rsidR="00EE55CB" w:rsidRPr="009F77A0" w:rsidRDefault="007F316C" w:rsidP="007F316C">
      <w:pPr>
        <w:pStyle w:val="SPTitle"/>
        <w:rPr>
          <w:bCs/>
          <w:szCs w:val="22"/>
        </w:rPr>
      </w:pPr>
      <w:r>
        <w:tab/>
        <w:t xml:space="preserve">Last updated: </w:t>
      </w:r>
      <w:r w:rsidR="00BF7DD2">
        <w:t>05-19</w:t>
      </w:r>
      <w:r>
        <w:t>-2</w:t>
      </w:r>
      <w:r w:rsidR="001E0146">
        <w:t>3</w:t>
      </w:r>
      <w:r>
        <w:t>)</w:t>
      </w:r>
    </w:p>
    <w:p w14:paraId="16EB57E3" w14:textId="77777777" w:rsidR="00EE55CB" w:rsidRPr="009F77A0" w:rsidRDefault="00EE55CB">
      <w:pPr>
        <w:rPr>
          <w:szCs w:val="22"/>
        </w:rPr>
      </w:pPr>
    </w:p>
    <w:p w14:paraId="5D975F3A" w14:textId="77777777" w:rsidR="00EE55CB" w:rsidRPr="009F77A0" w:rsidRDefault="00EE55CB" w:rsidP="00EE55CB">
      <w:pPr>
        <w:pStyle w:val="Heading1"/>
      </w:pPr>
      <w:r w:rsidRPr="009F77A0">
        <w:t>SECTION 00140 - SCOPE OF WORK</w:t>
      </w:r>
    </w:p>
    <w:p w14:paraId="132D2404" w14:textId="77777777" w:rsidR="00EE55CB" w:rsidRPr="009F77A0" w:rsidRDefault="00EE55CB"/>
    <w:p w14:paraId="45CB6F2A" w14:textId="49860DF2" w:rsidR="00EE55CB" w:rsidRPr="009F77A0" w:rsidRDefault="007F316C" w:rsidP="00EE55CB">
      <w:pPr>
        <w:pStyle w:val="Instructions"/>
        <w:rPr>
          <w:szCs w:val="22"/>
        </w:rPr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[orange 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C824B98" w14:textId="77777777" w:rsidR="00560F2F" w:rsidRPr="009F77A0" w:rsidRDefault="00560F2F">
      <w:pPr>
        <w:rPr>
          <w:szCs w:val="22"/>
        </w:rPr>
      </w:pPr>
    </w:p>
    <w:p w14:paraId="18E7F4F8" w14:textId="794AD19A" w:rsidR="00EE55CB" w:rsidRPr="009F77A0" w:rsidRDefault="00EE55CB">
      <w:r w:rsidRPr="009F77A0">
        <w:rPr>
          <w:szCs w:val="22"/>
        </w:rPr>
        <w:t xml:space="preserve">Comply with Section 00140 of the </w:t>
      </w:r>
      <w:r w:rsidRPr="009F77A0">
        <w:t>Standard Specifications</w:t>
      </w:r>
      <w:r w:rsidR="00560F2F" w:rsidRPr="009F77A0">
        <w:t>.</w:t>
      </w:r>
    </w:p>
    <w:p w14:paraId="0AC9783C" w14:textId="77777777" w:rsidR="00EE55CB" w:rsidRPr="009F77A0" w:rsidRDefault="00EE55CB"/>
    <w:p w14:paraId="6E1649F2" w14:textId="77777777" w:rsidR="00CB5C52" w:rsidRPr="009F77A0" w:rsidRDefault="00CB5C52" w:rsidP="0028437C"/>
    <w:sectPr w:rsidR="00CB5C52" w:rsidRPr="009F77A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AD661" w14:textId="77777777" w:rsidR="00675D1B" w:rsidRDefault="00675D1B">
      <w:r>
        <w:separator/>
      </w:r>
    </w:p>
  </w:endnote>
  <w:endnote w:type="continuationSeparator" w:id="0">
    <w:p w14:paraId="572D1247" w14:textId="77777777" w:rsidR="00675D1B" w:rsidRDefault="0067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FB2EF" w14:textId="7E9929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C23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5B8BC" w14:textId="77777777" w:rsidR="00675D1B" w:rsidRDefault="00675D1B">
      <w:r>
        <w:separator/>
      </w:r>
    </w:p>
  </w:footnote>
  <w:footnote w:type="continuationSeparator" w:id="0">
    <w:p w14:paraId="727C18D7" w14:textId="77777777" w:rsidR="00675D1B" w:rsidRDefault="0067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31158895">
    <w:abstractNumId w:val="9"/>
  </w:num>
  <w:num w:numId="2" w16cid:durableId="503741372">
    <w:abstractNumId w:val="2"/>
  </w:num>
  <w:num w:numId="3" w16cid:durableId="1545291110">
    <w:abstractNumId w:val="1"/>
  </w:num>
  <w:num w:numId="4" w16cid:durableId="957762695">
    <w:abstractNumId w:val="8"/>
  </w:num>
  <w:num w:numId="5" w16cid:durableId="214392585">
    <w:abstractNumId w:val="13"/>
  </w:num>
  <w:num w:numId="6" w16cid:durableId="2141989710">
    <w:abstractNumId w:val="18"/>
  </w:num>
  <w:num w:numId="7" w16cid:durableId="1135298911">
    <w:abstractNumId w:val="17"/>
  </w:num>
  <w:num w:numId="8" w16cid:durableId="1813674043">
    <w:abstractNumId w:val="6"/>
  </w:num>
  <w:num w:numId="9" w16cid:durableId="885945847">
    <w:abstractNumId w:val="16"/>
  </w:num>
  <w:num w:numId="10" w16cid:durableId="1310281982">
    <w:abstractNumId w:val="19"/>
  </w:num>
  <w:num w:numId="11" w16cid:durableId="1942107939">
    <w:abstractNumId w:val="5"/>
  </w:num>
  <w:num w:numId="12" w16cid:durableId="1019501806">
    <w:abstractNumId w:val="15"/>
  </w:num>
  <w:num w:numId="13" w16cid:durableId="628244123">
    <w:abstractNumId w:val="3"/>
  </w:num>
  <w:num w:numId="14" w16cid:durableId="1012684708">
    <w:abstractNumId w:val="7"/>
  </w:num>
  <w:num w:numId="15" w16cid:durableId="359549629">
    <w:abstractNumId w:val="14"/>
  </w:num>
  <w:num w:numId="16" w16cid:durableId="1761219245">
    <w:abstractNumId w:val="12"/>
  </w:num>
  <w:num w:numId="17" w16cid:durableId="334573553">
    <w:abstractNumId w:val="4"/>
  </w:num>
  <w:num w:numId="18" w16cid:durableId="569199495">
    <w:abstractNumId w:val="20"/>
  </w:num>
  <w:num w:numId="19" w16cid:durableId="444926557">
    <w:abstractNumId w:val="0"/>
  </w:num>
  <w:num w:numId="20" w16cid:durableId="357777291">
    <w:abstractNumId w:val="10"/>
  </w:num>
  <w:num w:numId="21" w16cid:durableId="621769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B0527"/>
    <w:rsid w:val="000C2303"/>
    <w:rsid w:val="001D0AEC"/>
    <w:rsid w:val="001E0146"/>
    <w:rsid w:val="00237D8A"/>
    <w:rsid w:val="0028437C"/>
    <w:rsid w:val="002D77E9"/>
    <w:rsid w:val="002E6913"/>
    <w:rsid w:val="00313841"/>
    <w:rsid w:val="0034366A"/>
    <w:rsid w:val="003B596B"/>
    <w:rsid w:val="003F7B4A"/>
    <w:rsid w:val="00415879"/>
    <w:rsid w:val="004317E4"/>
    <w:rsid w:val="00544190"/>
    <w:rsid w:val="005569A6"/>
    <w:rsid w:val="00560F2F"/>
    <w:rsid w:val="00566176"/>
    <w:rsid w:val="005C602C"/>
    <w:rsid w:val="006163DB"/>
    <w:rsid w:val="00630A9C"/>
    <w:rsid w:val="0063230F"/>
    <w:rsid w:val="00636879"/>
    <w:rsid w:val="006400D7"/>
    <w:rsid w:val="0065644A"/>
    <w:rsid w:val="00675D1B"/>
    <w:rsid w:val="006A0F1E"/>
    <w:rsid w:val="006A28DE"/>
    <w:rsid w:val="00774C62"/>
    <w:rsid w:val="00783F97"/>
    <w:rsid w:val="007914EF"/>
    <w:rsid w:val="007E0A0D"/>
    <w:rsid w:val="007F316C"/>
    <w:rsid w:val="00816932"/>
    <w:rsid w:val="008919DF"/>
    <w:rsid w:val="008B7E59"/>
    <w:rsid w:val="00996760"/>
    <w:rsid w:val="009A584F"/>
    <w:rsid w:val="009F77A0"/>
    <w:rsid w:val="00A0685B"/>
    <w:rsid w:val="00A910EB"/>
    <w:rsid w:val="00AE2C9E"/>
    <w:rsid w:val="00B167E3"/>
    <w:rsid w:val="00B31BBF"/>
    <w:rsid w:val="00B7233F"/>
    <w:rsid w:val="00BF1D57"/>
    <w:rsid w:val="00BF7DD2"/>
    <w:rsid w:val="00C0790F"/>
    <w:rsid w:val="00C56655"/>
    <w:rsid w:val="00C922C4"/>
    <w:rsid w:val="00CB5C52"/>
    <w:rsid w:val="00CE4BD7"/>
    <w:rsid w:val="00E024A3"/>
    <w:rsid w:val="00E71EFF"/>
    <w:rsid w:val="00EE55CB"/>
    <w:rsid w:val="00F32F36"/>
    <w:rsid w:val="00FF294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80001"/>
  <w15:docId w15:val="{5C245588-5035-45E6-957C-8FEA2698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E6913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5661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7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6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17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66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17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5665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F77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F77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F77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F77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F77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F77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014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8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SP00140</vt:lpstr>
    </vt:vector>
  </TitlesOfParts>
  <Company>Oregon Dept of Transportation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SP00140</dc:title>
  <dc:subject>ODOT Specifications (2015)</dc:subject>
  <dc:creator>Proposed</dc:creator>
  <cp:lastModifiedBy>ODOT_Specs</cp:lastModifiedBy>
  <cp:revision>13</cp:revision>
  <cp:lastPrinted>2014-02-06T16:00:00Z</cp:lastPrinted>
  <dcterms:created xsi:type="dcterms:W3CDTF">2017-01-04T00:32:00Z</dcterms:created>
  <dcterms:modified xsi:type="dcterms:W3CDTF">2023-09-12T19:06:00Z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92adf3c0-be32-436b-963e-a444008deb10</vt:lpwstr>
  </property>
  <property fmtid="{D5CDD505-2E9C-101B-9397-08002B2CF9AE}" pid="12" name="MSIP_Label_c9cf6fe3-5bce-446b-ad70-bd306593eea0_ContentBits">
    <vt:lpwstr>0</vt:lpwstr>
  </property>
</Properties>
</file>