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9A7E3" w14:textId="3B74F76C" w:rsidR="00F86C71" w:rsidRPr="00550878" w:rsidRDefault="002A2CAA" w:rsidP="00F86C71">
      <w:pPr>
        <w:pStyle w:val="SPTitle"/>
      </w:pPr>
      <w:r w:rsidRPr="00550878">
        <w:t>SP</w:t>
      </w:r>
      <w:r w:rsidR="003F7E70" w:rsidRPr="00550878">
        <w:t>00</w:t>
      </w:r>
      <w:r w:rsidRPr="00550878">
        <w:t xml:space="preserve">170  </w:t>
      </w:r>
      <w:r w:rsidR="00F86C71" w:rsidRPr="00550878">
        <w:t>(Special Provisions for the 202</w:t>
      </w:r>
      <w:r w:rsidR="007F5A87">
        <w:t>4</w:t>
      </w:r>
      <w:r w:rsidR="00F86C71" w:rsidRPr="00550878">
        <w:t xml:space="preserve"> Book) </w:t>
      </w:r>
      <w:r w:rsidR="00F86C71" w:rsidRPr="00550878">
        <w:tab/>
        <w:t xml:space="preserve">(Bidding on or after: </w:t>
      </w:r>
      <w:r w:rsidR="007F5A87">
        <w:t>12</w:t>
      </w:r>
      <w:r w:rsidR="00F86C71" w:rsidRPr="00550878">
        <w:t>-01-2</w:t>
      </w:r>
      <w:r w:rsidR="007D436B">
        <w:t>3</w:t>
      </w:r>
    </w:p>
    <w:p w14:paraId="1EEAC342" w14:textId="6576C2AE" w:rsidR="002A2CAA" w:rsidRPr="00550878" w:rsidRDefault="00F86C71" w:rsidP="007030BD">
      <w:pPr>
        <w:pStyle w:val="SPTitle"/>
      </w:pPr>
      <w:r w:rsidRPr="00550878">
        <w:tab/>
        <w:t xml:space="preserve">Last updated: </w:t>
      </w:r>
      <w:r w:rsidR="00A56D59">
        <w:t>0</w:t>
      </w:r>
      <w:r w:rsidR="002329F2">
        <w:t>7</w:t>
      </w:r>
      <w:r w:rsidR="00A56D59">
        <w:t>-</w:t>
      </w:r>
      <w:r w:rsidR="0079456B">
        <w:t>31</w:t>
      </w:r>
      <w:r w:rsidRPr="00550878">
        <w:t>-2</w:t>
      </w:r>
      <w:r w:rsidR="007D436B">
        <w:t>3</w:t>
      </w:r>
      <w:r w:rsidRPr="00550878">
        <w:t>)</w:t>
      </w:r>
    </w:p>
    <w:p w14:paraId="2F517D11" w14:textId="77777777" w:rsidR="002A2CAA" w:rsidRPr="00550878" w:rsidRDefault="002A2CAA">
      <w:pPr>
        <w:rPr>
          <w:rFonts w:cs="Arial"/>
        </w:rPr>
      </w:pPr>
    </w:p>
    <w:p w14:paraId="6437B098" w14:textId="7677EDA8" w:rsidR="002A2CAA" w:rsidRPr="00550878" w:rsidRDefault="002A2CAA" w:rsidP="007030BD">
      <w:pPr>
        <w:pStyle w:val="Heading1"/>
      </w:pPr>
      <w:r w:rsidRPr="00550878">
        <w:t>SECTION 00170 - LEGAL RELATIONS AND RESPONSIBILITIES</w:t>
      </w:r>
    </w:p>
    <w:p w14:paraId="477E92A2" w14:textId="77777777" w:rsidR="002A2CAA" w:rsidRPr="00550878" w:rsidRDefault="002A2CAA">
      <w:pPr>
        <w:rPr>
          <w:rFonts w:cs="Arial"/>
        </w:rPr>
      </w:pPr>
    </w:p>
    <w:p w14:paraId="5DCC1B67" w14:textId="2BDC9049" w:rsidR="002A2CAA" w:rsidRPr="00550878" w:rsidRDefault="00F86C71" w:rsidP="007030BD">
      <w:pPr>
        <w:pStyle w:val="Instructions"/>
      </w:pPr>
      <w:r w:rsidRPr="00550878">
        <w:t xml:space="preserve">(Follow all instructions and make all edits with “Track Changes” turned on. If there are no instructions [orange text] above a subsection, paragraph, sentence, or bullet, then include it in the </w:t>
      </w:r>
      <w:r w:rsidR="00886939" w:rsidRPr="00550878">
        <w:t>P</w:t>
      </w:r>
      <w:r w:rsidRPr="00550878">
        <w:t>roject. Delete all orange text before preparing the final document. All other modifications to this Section will require State Specifications Engineer approval and the State Specifications Engineer will obtain approval from the Department of Justice.)</w:t>
      </w:r>
    </w:p>
    <w:p w14:paraId="7A44345A" w14:textId="77777777" w:rsidR="002A2CAA" w:rsidRPr="00550878" w:rsidRDefault="002A2CAA">
      <w:pPr>
        <w:rPr>
          <w:rFonts w:cs="Arial"/>
        </w:rPr>
      </w:pPr>
    </w:p>
    <w:p w14:paraId="25995D27" w14:textId="77777777" w:rsidR="002A2CAA" w:rsidRPr="00550878" w:rsidRDefault="002A2CAA">
      <w:pPr>
        <w:rPr>
          <w:rFonts w:cs="Arial"/>
        </w:rPr>
      </w:pPr>
      <w:r w:rsidRPr="00550878">
        <w:rPr>
          <w:rFonts w:cs="Arial"/>
        </w:rPr>
        <w:t>Comply with Section 00170 of the Standard Specifications modified as follows:</w:t>
      </w:r>
    </w:p>
    <w:p w14:paraId="07976FC6" w14:textId="396FD3EA" w:rsidR="00C6426D" w:rsidRPr="00550878" w:rsidRDefault="00C6426D" w:rsidP="00C6426D">
      <w:pPr>
        <w:rPr>
          <w:rFonts w:cs="Arial"/>
        </w:rPr>
      </w:pPr>
    </w:p>
    <w:p w14:paraId="48617B0D" w14:textId="1D39D63A" w:rsidR="002A2CAA" w:rsidRPr="00550878" w:rsidRDefault="002A2CAA" w:rsidP="007030BD">
      <w:pPr>
        <w:pStyle w:val="Instructions-Indented"/>
      </w:pPr>
      <w:r w:rsidRPr="00550878">
        <w:t xml:space="preserve">(Use the following lead-in paragraph and subsection .01(e) on </w:t>
      </w:r>
      <w:r w:rsidR="00886939" w:rsidRPr="00550878">
        <w:t>P</w:t>
      </w:r>
      <w:r w:rsidRPr="00550878">
        <w:t xml:space="preserve">rojects with </w:t>
      </w:r>
      <w:r w:rsidR="00886939" w:rsidRPr="00550878">
        <w:t>R</w:t>
      </w:r>
      <w:r w:rsidRPr="00550878">
        <w:t>ailroad involvement.</w:t>
      </w:r>
      <w:r w:rsidR="005102F1" w:rsidRPr="00550878">
        <w:t xml:space="preserve"> </w:t>
      </w:r>
      <w:r w:rsidRPr="00550878">
        <w:t>Obtain information from ODOT's Railroad Engineer Liaison.</w:t>
      </w:r>
      <w:r w:rsidR="005102F1" w:rsidRPr="00550878">
        <w:t xml:space="preserve"> </w:t>
      </w:r>
      <w:r w:rsidRPr="00550878">
        <w:t xml:space="preserve">Use of this subsection requires </w:t>
      </w:r>
      <w:r w:rsidR="00296907" w:rsidRPr="00550878">
        <w:t xml:space="preserve">SP00058_RRS, </w:t>
      </w:r>
      <w:r w:rsidRPr="00550878">
        <w:t>SP</w:t>
      </w:r>
      <w:r w:rsidR="00296907" w:rsidRPr="00550878">
        <w:t>00060</w:t>
      </w:r>
      <w:r w:rsidRPr="00550878">
        <w:t xml:space="preserve">_RR_BNSF, </w:t>
      </w:r>
      <w:r w:rsidR="007B4490" w:rsidRPr="00550878">
        <w:t xml:space="preserve">SP00061_RR_CBRL, </w:t>
      </w:r>
      <w:r w:rsidR="00296907" w:rsidRPr="00550878">
        <w:t xml:space="preserve">SP00062_RR_CORP, </w:t>
      </w:r>
      <w:r w:rsidRPr="00550878">
        <w:t>SP</w:t>
      </w:r>
      <w:r w:rsidR="00296907" w:rsidRPr="00550878">
        <w:t>00066</w:t>
      </w:r>
      <w:r w:rsidRPr="00550878">
        <w:t>_RR_PNWR, or SP</w:t>
      </w:r>
      <w:r w:rsidR="00296907" w:rsidRPr="00550878">
        <w:t>00068</w:t>
      </w:r>
      <w:r w:rsidRPr="00550878">
        <w:t>_RR_UPRR</w:t>
      </w:r>
      <w:r w:rsidR="008D48CC" w:rsidRPr="00550878">
        <w:t>, or SP00069_RR_UPRR_End. Delete the parentheses and type of agreement/endorsement that does not apply</w:t>
      </w:r>
      <w:r w:rsidRPr="00550878">
        <w:t>.)</w:t>
      </w:r>
    </w:p>
    <w:p w14:paraId="5EBA6ED3" w14:textId="77777777" w:rsidR="002A2CAA" w:rsidRPr="00550878" w:rsidRDefault="002A2CAA">
      <w:pPr>
        <w:rPr>
          <w:rFonts w:cs="Arial"/>
        </w:rPr>
      </w:pPr>
    </w:p>
    <w:p w14:paraId="313A6AF9" w14:textId="77777777" w:rsidR="002A2CAA" w:rsidRPr="00550878" w:rsidRDefault="002A2CAA">
      <w:pPr>
        <w:rPr>
          <w:rFonts w:cs="Arial"/>
        </w:rPr>
      </w:pPr>
      <w:r w:rsidRPr="00550878">
        <w:rPr>
          <w:rFonts w:cs="Arial"/>
        </w:rPr>
        <w:t>Add the following subsection:</w:t>
      </w:r>
    </w:p>
    <w:p w14:paraId="29268F86" w14:textId="77777777" w:rsidR="002A2CAA" w:rsidRPr="00550878" w:rsidRDefault="002A2CAA">
      <w:pPr>
        <w:rPr>
          <w:rFonts w:cs="Arial"/>
        </w:rPr>
      </w:pPr>
    </w:p>
    <w:p w14:paraId="475CE2F1" w14:textId="5DD04A50" w:rsidR="002A2CAA" w:rsidRPr="00550878" w:rsidRDefault="002A2CAA">
      <w:pPr>
        <w:rPr>
          <w:rFonts w:cs="Arial"/>
        </w:rPr>
      </w:pPr>
      <w:r w:rsidRPr="00550878">
        <w:rPr>
          <w:rFonts w:cs="Arial"/>
          <w:b/>
        </w:rPr>
        <w:t>00170.01(e)  </w:t>
      </w:r>
      <w:r w:rsidR="00130558" w:rsidRPr="00550878">
        <w:rPr>
          <w:rFonts w:cs="Arial"/>
          <w:b/>
        </w:rPr>
        <w:t>Railroads</w:t>
      </w:r>
      <w:r w:rsidRPr="00550878">
        <w:rPr>
          <w:rFonts w:cs="Arial"/>
        </w:rPr>
        <w:t xml:space="preserve"> - An </w:t>
      </w:r>
      <w:r w:rsidR="008D48CC" w:rsidRPr="00550878">
        <w:rPr>
          <w:rFonts w:cs="Arial"/>
          <w:b/>
          <w:color w:val="FF6600"/>
        </w:rPr>
        <w:t>(</w:t>
      </w:r>
      <w:r w:rsidRPr="00550878">
        <w:rPr>
          <w:rFonts w:cs="Arial"/>
        </w:rPr>
        <w:t>agreement</w:t>
      </w:r>
      <w:r w:rsidR="008D48CC" w:rsidRPr="00550878">
        <w:rPr>
          <w:rFonts w:cs="Arial"/>
          <w:b/>
          <w:color w:val="FF6600"/>
        </w:rPr>
        <w:t>) (</w:t>
      </w:r>
      <w:r w:rsidR="008D48CC" w:rsidRPr="00550878">
        <w:rPr>
          <w:rFonts w:cs="Arial"/>
        </w:rPr>
        <w:t>endorsement</w:t>
      </w:r>
      <w:r w:rsidR="008D48CC" w:rsidRPr="00550878">
        <w:rPr>
          <w:rFonts w:cs="Arial"/>
          <w:b/>
          <w:color w:val="FF6600"/>
        </w:rPr>
        <w:t>)</w:t>
      </w:r>
      <w:r w:rsidRPr="00550878">
        <w:rPr>
          <w:rFonts w:cs="Arial"/>
        </w:rPr>
        <w:t xml:space="preserve"> between the Contractor and the </w:t>
      </w:r>
      <w:r w:rsidR="00130558" w:rsidRPr="00550878">
        <w:rPr>
          <w:rFonts w:cs="Arial"/>
        </w:rPr>
        <w:t>Railroad</w:t>
      </w:r>
      <w:r w:rsidRPr="00550878">
        <w:rPr>
          <w:rFonts w:cs="Arial"/>
        </w:rPr>
        <w:t xml:space="preserve"> to </w:t>
      </w:r>
      <w:r w:rsidR="00886939" w:rsidRPr="00550878">
        <w:rPr>
          <w:rFonts w:cs="Arial"/>
        </w:rPr>
        <w:t>W</w:t>
      </w:r>
      <w:r w:rsidRPr="00550878">
        <w:rPr>
          <w:rFonts w:cs="Arial"/>
        </w:rPr>
        <w:t xml:space="preserve">ork </w:t>
      </w:r>
      <w:r w:rsidR="00ED524B" w:rsidRPr="00550878">
        <w:rPr>
          <w:rFonts w:cs="Arial"/>
        </w:rPr>
        <w:t>near or</w:t>
      </w:r>
      <w:r w:rsidRPr="00550878">
        <w:rPr>
          <w:rFonts w:cs="Arial"/>
        </w:rPr>
        <w:t xml:space="preserve"> within </w:t>
      </w:r>
      <w:r w:rsidR="00130558" w:rsidRPr="00550878">
        <w:rPr>
          <w:rFonts w:cs="Arial"/>
        </w:rPr>
        <w:t>Railroad</w:t>
      </w:r>
      <w:r w:rsidRPr="00550878">
        <w:rPr>
          <w:rFonts w:cs="Arial"/>
        </w:rPr>
        <w:t xml:space="preserve"> property is required for this Project.</w:t>
      </w:r>
      <w:r w:rsidR="005102F1" w:rsidRPr="00550878">
        <w:rPr>
          <w:rFonts w:cs="Arial"/>
        </w:rPr>
        <w:t xml:space="preserve"> </w:t>
      </w:r>
      <w:r w:rsidRPr="00550878">
        <w:rPr>
          <w:rFonts w:cs="Arial"/>
        </w:rPr>
        <w:t xml:space="preserve">A copy of the </w:t>
      </w:r>
      <w:r w:rsidR="00130558" w:rsidRPr="00550878">
        <w:rPr>
          <w:rFonts w:cs="Arial"/>
        </w:rPr>
        <w:t>Railroad</w:t>
      </w:r>
      <w:r w:rsidRPr="00550878">
        <w:rPr>
          <w:rFonts w:cs="Arial"/>
        </w:rPr>
        <w:t xml:space="preserve"> </w:t>
      </w:r>
      <w:r w:rsidR="008D48CC" w:rsidRPr="00550878">
        <w:rPr>
          <w:rFonts w:cs="Arial"/>
          <w:b/>
          <w:color w:val="FF6600"/>
        </w:rPr>
        <w:t>(</w:t>
      </w:r>
      <w:r w:rsidRPr="00550878">
        <w:rPr>
          <w:rFonts w:cs="Arial"/>
        </w:rPr>
        <w:t>agreement</w:t>
      </w:r>
      <w:r w:rsidR="008D48CC" w:rsidRPr="00550878">
        <w:rPr>
          <w:rFonts w:cs="Arial"/>
          <w:b/>
          <w:color w:val="FF6600"/>
        </w:rPr>
        <w:t>) (</w:t>
      </w:r>
      <w:r w:rsidR="008D48CC" w:rsidRPr="00550878">
        <w:rPr>
          <w:rFonts w:cs="Arial"/>
        </w:rPr>
        <w:t>endorsement</w:t>
      </w:r>
      <w:r w:rsidR="008D48CC" w:rsidRPr="00550878">
        <w:rPr>
          <w:rFonts w:cs="Arial"/>
          <w:b/>
          <w:color w:val="FF6600"/>
        </w:rPr>
        <w:t>)</w:t>
      </w:r>
      <w:r w:rsidRPr="00550878">
        <w:rPr>
          <w:rFonts w:cs="Arial"/>
        </w:rPr>
        <w:t xml:space="preserve"> and corresponding requirements is included near the front of this Special Provision booklet. The </w:t>
      </w:r>
      <w:r w:rsidR="00130558" w:rsidRPr="00550878">
        <w:rPr>
          <w:rFonts w:cs="Arial"/>
        </w:rPr>
        <w:t>Railroad</w:t>
      </w:r>
      <w:r w:rsidRPr="00550878">
        <w:rPr>
          <w:rFonts w:cs="Arial"/>
        </w:rPr>
        <w:t xml:space="preserve"> </w:t>
      </w:r>
      <w:r w:rsidR="008D48CC" w:rsidRPr="00550878">
        <w:rPr>
          <w:rFonts w:cs="Arial"/>
          <w:b/>
          <w:color w:val="FF6600"/>
        </w:rPr>
        <w:t>(</w:t>
      </w:r>
      <w:r w:rsidRPr="00550878">
        <w:rPr>
          <w:rFonts w:cs="Arial"/>
        </w:rPr>
        <w:t>agreement</w:t>
      </w:r>
      <w:r w:rsidR="008D48CC" w:rsidRPr="00550878">
        <w:rPr>
          <w:rFonts w:cs="Arial"/>
          <w:b/>
          <w:color w:val="FF6600"/>
        </w:rPr>
        <w:t>) (</w:t>
      </w:r>
      <w:r w:rsidR="008D48CC" w:rsidRPr="00550878">
        <w:rPr>
          <w:rFonts w:cs="Arial"/>
        </w:rPr>
        <w:t>endorsement</w:t>
      </w:r>
      <w:r w:rsidR="008D48CC" w:rsidRPr="00550878">
        <w:rPr>
          <w:rFonts w:cs="Arial"/>
          <w:b/>
          <w:color w:val="FF6600"/>
        </w:rPr>
        <w:t>)</w:t>
      </w:r>
      <w:r w:rsidRPr="00550878">
        <w:rPr>
          <w:rFonts w:cs="Arial"/>
        </w:rPr>
        <w:t xml:space="preserve"> and requirements are subject to change by the </w:t>
      </w:r>
      <w:r w:rsidR="00130558" w:rsidRPr="00550878">
        <w:rPr>
          <w:rFonts w:cs="Arial"/>
        </w:rPr>
        <w:t>Railroad</w:t>
      </w:r>
      <w:r w:rsidRPr="00550878">
        <w:rPr>
          <w:rFonts w:cs="Arial"/>
        </w:rPr>
        <w:t xml:space="preserve">. The </w:t>
      </w:r>
      <w:r w:rsidR="00130558" w:rsidRPr="00550878">
        <w:rPr>
          <w:rFonts w:cs="Arial"/>
        </w:rPr>
        <w:t>Railroad</w:t>
      </w:r>
      <w:r w:rsidRPr="00550878">
        <w:rPr>
          <w:rFonts w:cs="Arial"/>
        </w:rPr>
        <w:t xml:space="preserve"> will provide the actual </w:t>
      </w:r>
      <w:r w:rsidR="008D48CC" w:rsidRPr="00550878">
        <w:rPr>
          <w:rFonts w:cs="Arial"/>
          <w:b/>
          <w:color w:val="FF6600"/>
        </w:rPr>
        <w:t>(</w:t>
      </w:r>
      <w:r w:rsidRPr="00550878">
        <w:rPr>
          <w:rFonts w:cs="Arial"/>
        </w:rPr>
        <w:t>agreement</w:t>
      </w:r>
      <w:r w:rsidR="008D48CC" w:rsidRPr="00550878">
        <w:rPr>
          <w:rFonts w:cs="Arial"/>
          <w:b/>
          <w:color w:val="FF6600"/>
        </w:rPr>
        <w:t>) (</w:t>
      </w:r>
      <w:r w:rsidR="008D48CC" w:rsidRPr="00550878">
        <w:rPr>
          <w:rFonts w:cs="Arial"/>
        </w:rPr>
        <w:t>endorsement</w:t>
      </w:r>
      <w:r w:rsidR="008D48CC" w:rsidRPr="00550878">
        <w:rPr>
          <w:rFonts w:cs="Arial"/>
          <w:b/>
          <w:color w:val="FF6600"/>
        </w:rPr>
        <w:t>)</w:t>
      </w:r>
      <w:r w:rsidRPr="00550878">
        <w:rPr>
          <w:rFonts w:cs="Arial"/>
        </w:rPr>
        <w:t xml:space="preserve"> and requirements for execution. The Contractor shall obtain all necessary permits and licenses and pay all fees (see 00170.02). The Contractor shall obtain a fully executed copy of the </w:t>
      </w:r>
      <w:r w:rsidR="008D48CC" w:rsidRPr="00550878">
        <w:rPr>
          <w:rFonts w:cs="Arial"/>
          <w:b/>
          <w:color w:val="FF6600"/>
        </w:rPr>
        <w:t>(</w:t>
      </w:r>
      <w:r w:rsidRPr="00550878">
        <w:rPr>
          <w:rFonts w:cs="Arial"/>
        </w:rPr>
        <w:t>agreement</w:t>
      </w:r>
      <w:r w:rsidR="008D48CC" w:rsidRPr="00550878">
        <w:rPr>
          <w:rFonts w:cs="Arial"/>
          <w:b/>
          <w:color w:val="FF6600"/>
        </w:rPr>
        <w:t>) (</w:t>
      </w:r>
      <w:r w:rsidR="008D48CC" w:rsidRPr="00550878">
        <w:rPr>
          <w:rFonts w:cs="Arial"/>
        </w:rPr>
        <w:t>endorsement</w:t>
      </w:r>
      <w:r w:rsidR="008D48CC" w:rsidRPr="00550878">
        <w:rPr>
          <w:rFonts w:cs="Arial"/>
          <w:b/>
          <w:color w:val="FF6600"/>
        </w:rPr>
        <w:t>)</w:t>
      </w:r>
      <w:r w:rsidRPr="00550878">
        <w:rPr>
          <w:rFonts w:cs="Arial"/>
        </w:rPr>
        <w:t xml:space="preserve"> and requirements between the Contractor and the </w:t>
      </w:r>
      <w:r w:rsidR="00130558" w:rsidRPr="00550878">
        <w:rPr>
          <w:rFonts w:cs="Arial"/>
        </w:rPr>
        <w:t>Railroad</w:t>
      </w:r>
      <w:r w:rsidRPr="00550878">
        <w:rPr>
          <w:rFonts w:cs="Arial"/>
        </w:rPr>
        <w:t xml:space="preserve"> and provide a copy of it to the Engineer before beginning </w:t>
      </w:r>
      <w:r w:rsidR="00886939" w:rsidRPr="00550878">
        <w:rPr>
          <w:rFonts w:cs="Arial"/>
        </w:rPr>
        <w:t>W</w:t>
      </w:r>
      <w:r w:rsidRPr="00550878">
        <w:rPr>
          <w:rFonts w:cs="Arial"/>
        </w:rPr>
        <w:t xml:space="preserve">ork </w:t>
      </w:r>
      <w:r w:rsidR="00ED524B" w:rsidRPr="00550878">
        <w:rPr>
          <w:rFonts w:cs="Arial"/>
        </w:rPr>
        <w:t xml:space="preserve">near </w:t>
      </w:r>
      <w:r w:rsidRPr="00550878">
        <w:rPr>
          <w:rFonts w:cs="Arial"/>
        </w:rPr>
        <w:t xml:space="preserve">or within the </w:t>
      </w:r>
      <w:r w:rsidR="00130558" w:rsidRPr="00550878">
        <w:rPr>
          <w:rFonts w:cs="Arial"/>
        </w:rPr>
        <w:t>Railroad</w:t>
      </w:r>
      <w:r w:rsidRPr="00550878">
        <w:rPr>
          <w:rFonts w:cs="Arial"/>
        </w:rPr>
        <w:t xml:space="preserve"> property or </w:t>
      </w:r>
      <w:proofErr w:type="gramStart"/>
      <w:r w:rsidR="00886939" w:rsidRPr="00550878">
        <w:rPr>
          <w:rFonts w:cs="Arial"/>
        </w:rPr>
        <w:t>R</w:t>
      </w:r>
      <w:r w:rsidRPr="00550878">
        <w:rPr>
          <w:rFonts w:cs="Arial"/>
        </w:rPr>
        <w:t>ight</w:t>
      </w:r>
      <w:proofErr w:type="gramEnd"/>
      <w:r w:rsidRPr="00550878">
        <w:rPr>
          <w:rFonts w:cs="Arial"/>
        </w:rPr>
        <w:noBreakHyphen/>
        <w:t>of</w:t>
      </w:r>
      <w:r w:rsidRPr="00550878">
        <w:rPr>
          <w:rFonts w:cs="Arial"/>
        </w:rPr>
        <w:noBreakHyphen/>
      </w:r>
      <w:r w:rsidR="00886939" w:rsidRPr="00550878">
        <w:rPr>
          <w:rFonts w:cs="Arial"/>
        </w:rPr>
        <w:t>W</w:t>
      </w:r>
      <w:r w:rsidRPr="00550878">
        <w:rPr>
          <w:rFonts w:cs="Arial"/>
        </w:rPr>
        <w:t>ay.</w:t>
      </w:r>
    </w:p>
    <w:p w14:paraId="517B1A88" w14:textId="77777777" w:rsidR="002A2CAA" w:rsidRPr="00550878" w:rsidRDefault="002A2CAA">
      <w:pPr>
        <w:rPr>
          <w:rFonts w:cs="Arial"/>
        </w:rPr>
      </w:pPr>
    </w:p>
    <w:p w14:paraId="7AB5AB38" w14:textId="1817858C" w:rsidR="002A2CAA" w:rsidRPr="00550878" w:rsidRDefault="002A2CAA">
      <w:pPr>
        <w:rPr>
          <w:rFonts w:cs="Arial"/>
        </w:rPr>
      </w:pPr>
      <w:r w:rsidRPr="00550878">
        <w:rPr>
          <w:rFonts w:cs="Arial"/>
        </w:rPr>
        <w:t xml:space="preserve">The </w:t>
      </w:r>
      <w:r w:rsidR="00130558" w:rsidRPr="00550878">
        <w:rPr>
          <w:rFonts w:cs="Arial"/>
        </w:rPr>
        <w:t>Railroad</w:t>
      </w:r>
      <w:r w:rsidRPr="00550878">
        <w:rPr>
          <w:rFonts w:cs="Arial"/>
        </w:rPr>
        <w:t xml:space="preserve"> contact for this Project is:</w:t>
      </w:r>
    </w:p>
    <w:p w14:paraId="26767F0D" w14:textId="77777777" w:rsidR="002A2CAA" w:rsidRDefault="002A2CAA">
      <w:pPr>
        <w:rPr>
          <w:rFonts w:cs="Arial"/>
        </w:rPr>
      </w:pPr>
    </w:p>
    <w:p w14:paraId="76AA2617" w14:textId="77777777" w:rsidR="0079456B" w:rsidRDefault="0079456B" w:rsidP="0079456B">
      <w:pPr>
        <w:pStyle w:val="Instructions-Indented"/>
      </w:pPr>
      <w:r w:rsidRPr="00550878">
        <w:t>(</w:t>
      </w:r>
      <w:r>
        <w:t>Contact the State Railroad Liaison to complete this subsection.)</w:t>
      </w:r>
    </w:p>
    <w:p w14:paraId="42AE84F0" w14:textId="77777777" w:rsidR="0079456B" w:rsidRPr="00550878" w:rsidRDefault="0079456B">
      <w:pPr>
        <w:rPr>
          <w:rFonts w:cs="Arial"/>
        </w:rPr>
      </w:pPr>
    </w:p>
    <w:p w14:paraId="2AF4EB5E" w14:textId="77777777" w:rsidR="002A2CAA" w:rsidRPr="00550878" w:rsidRDefault="002A2CAA">
      <w:pPr>
        <w:pStyle w:val="Indent2"/>
        <w:rPr>
          <w:rFonts w:cs="Arial"/>
        </w:rPr>
      </w:pPr>
      <w:r w:rsidRPr="00550878">
        <w:rPr>
          <w:rFonts w:cs="Arial"/>
        </w:rPr>
        <w:t>___</w:t>
      </w:r>
      <w:r w:rsidRPr="00550878">
        <w:rPr>
          <w:rFonts w:cs="Arial"/>
          <w:sz w:val="16"/>
          <w:szCs w:val="16"/>
          <w:u w:val="single"/>
        </w:rPr>
        <w:t xml:space="preserve">(enter </w:t>
      </w:r>
      <w:r w:rsidRPr="00550878">
        <w:rPr>
          <w:rFonts w:cs="Arial"/>
          <w:sz w:val="18"/>
          <w:szCs w:val="18"/>
          <w:u w:val="single"/>
        </w:rPr>
        <w:t>name)</w:t>
      </w:r>
      <w:r w:rsidRPr="00550878">
        <w:rPr>
          <w:rFonts w:cs="Arial"/>
        </w:rPr>
        <w:t>___</w:t>
      </w:r>
    </w:p>
    <w:p w14:paraId="10F6403B" w14:textId="77777777" w:rsidR="002A2CAA" w:rsidRPr="00550878" w:rsidRDefault="002A2CAA">
      <w:pPr>
        <w:pStyle w:val="Indent2"/>
        <w:rPr>
          <w:rFonts w:cs="Arial"/>
          <w:szCs w:val="22"/>
        </w:rPr>
      </w:pPr>
      <w:r w:rsidRPr="00550878">
        <w:rPr>
          <w:rFonts w:cs="Arial"/>
        </w:rPr>
        <w:t>___</w:t>
      </w:r>
      <w:r w:rsidRPr="00550878">
        <w:rPr>
          <w:rFonts w:cs="Arial"/>
          <w:sz w:val="16"/>
          <w:szCs w:val="16"/>
          <w:u w:val="single"/>
        </w:rPr>
        <w:t>(enter address)</w:t>
      </w:r>
      <w:r w:rsidRPr="00550878">
        <w:rPr>
          <w:rFonts w:cs="Arial"/>
          <w:szCs w:val="22"/>
        </w:rPr>
        <w:t>___</w:t>
      </w:r>
    </w:p>
    <w:p w14:paraId="520ACB0F" w14:textId="77777777" w:rsidR="002A2CAA" w:rsidRPr="00550878" w:rsidRDefault="002A2CAA">
      <w:pPr>
        <w:pStyle w:val="Indent2"/>
        <w:rPr>
          <w:rFonts w:cs="Arial"/>
          <w:szCs w:val="22"/>
        </w:rPr>
      </w:pPr>
      <w:r w:rsidRPr="00550878">
        <w:rPr>
          <w:rFonts w:cs="Arial"/>
        </w:rPr>
        <w:t>___</w:t>
      </w:r>
      <w:r w:rsidRPr="00550878">
        <w:rPr>
          <w:rFonts w:cs="Arial"/>
          <w:sz w:val="16"/>
          <w:szCs w:val="16"/>
          <w:u w:val="single"/>
        </w:rPr>
        <w:t xml:space="preserve">(enter city, </w:t>
      </w:r>
      <w:proofErr w:type="gramStart"/>
      <w:r w:rsidRPr="00550878">
        <w:rPr>
          <w:rFonts w:cs="Arial"/>
          <w:sz w:val="16"/>
          <w:szCs w:val="16"/>
          <w:u w:val="single"/>
        </w:rPr>
        <w:t>state</w:t>
      </w:r>
      <w:proofErr w:type="gramEnd"/>
      <w:r w:rsidRPr="00550878">
        <w:rPr>
          <w:rFonts w:cs="Arial"/>
          <w:sz w:val="16"/>
          <w:szCs w:val="16"/>
          <w:u w:val="single"/>
        </w:rPr>
        <w:t xml:space="preserve"> and zip)</w:t>
      </w:r>
      <w:r w:rsidRPr="00550878">
        <w:rPr>
          <w:rFonts w:cs="Arial"/>
          <w:szCs w:val="22"/>
        </w:rPr>
        <w:t>___</w:t>
      </w:r>
    </w:p>
    <w:p w14:paraId="031CDE10" w14:textId="77777777" w:rsidR="002A2CAA" w:rsidRDefault="002A2CAA">
      <w:pPr>
        <w:pStyle w:val="Indent2"/>
        <w:rPr>
          <w:rFonts w:cs="Arial"/>
          <w:szCs w:val="22"/>
        </w:rPr>
      </w:pPr>
      <w:r w:rsidRPr="00550878">
        <w:rPr>
          <w:rFonts w:cs="Arial"/>
        </w:rPr>
        <w:t>___</w:t>
      </w:r>
      <w:r w:rsidRPr="00550878">
        <w:rPr>
          <w:rFonts w:cs="Arial"/>
          <w:sz w:val="16"/>
          <w:szCs w:val="16"/>
          <w:u w:val="single"/>
        </w:rPr>
        <w:t>(enter phone number)</w:t>
      </w:r>
      <w:r w:rsidRPr="00550878">
        <w:rPr>
          <w:rFonts w:cs="Arial"/>
          <w:szCs w:val="22"/>
        </w:rPr>
        <w:t>___</w:t>
      </w:r>
    </w:p>
    <w:p w14:paraId="5A22DC4A" w14:textId="2E1ECDB9" w:rsidR="0079456B" w:rsidRPr="0079456B" w:rsidRDefault="0079456B" w:rsidP="0079456B">
      <w:pPr>
        <w:pStyle w:val="Indent2"/>
        <w:rPr>
          <w:rFonts w:cs="Arial"/>
          <w:szCs w:val="22"/>
        </w:rPr>
      </w:pPr>
      <w:r w:rsidRPr="0079456B">
        <w:rPr>
          <w:rFonts w:cs="Arial"/>
        </w:rPr>
        <w:t>___</w:t>
      </w:r>
      <w:r w:rsidRPr="0079456B">
        <w:rPr>
          <w:rFonts w:cs="Arial"/>
          <w:sz w:val="16"/>
          <w:szCs w:val="16"/>
          <w:u w:val="single"/>
        </w:rPr>
        <w:t>(enter website)</w:t>
      </w:r>
      <w:r w:rsidRPr="0079456B">
        <w:rPr>
          <w:rFonts w:cs="Arial"/>
          <w:szCs w:val="22"/>
        </w:rPr>
        <w:t>___</w:t>
      </w:r>
    </w:p>
    <w:p w14:paraId="057FB69A" w14:textId="77777777" w:rsidR="002A2CAA" w:rsidRPr="00550878" w:rsidRDefault="002A2CAA">
      <w:pPr>
        <w:rPr>
          <w:rFonts w:cs="Arial"/>
        </w:rPr>
      </w:pPr>
    </w:p>
    <w:p w14:paraId="0F8CDA90" w14:textId="1415888B" w:rsidR="004F09B2" w:rsidRPr="00550878" w:rsidRDefault="004F09B2">
      <w:pPr>
        <w:rPr>
          <w:rFonts w:cs="Arial"/>
        </w:rPr>
      </w:pPr>
      <w:r w:rsidRPr="00550878">
        <w:rPr>
          <w:rFonts w:cs="Arial"/>
        </w:rPr>
        <w:t>The US</w:t>
      </w:r>
      <w:r w:rsidR="002318B1" w:rsidRPr="00550878">
        <w:rPr>
          <w:rFonts w:cs="Arial"/>
        </w:rPr>
        <w:t>DOT Number</w:t>
      </w:r>
      <w:r w:rsidRPr="00550878">
        <w:rPr>
          <w:rFonts w:cs="Arial"/>
        </w:rPr>
        <w:t xml:space="preserve"> for this </w:t>
      </w:r>
      <w:r w:rsidR="00886939" w:rsidRPr="00550878">
        <w:rPr>
          <w:rFonts w:cs="Arial"/>
        </w:rPr>
        <w:t>P</w:t>
      </w:r>
      <w:r w:rsidRPr="00550878">
        <w:rPr>
          <w:rFonts w:cs="Arial"/>
        </w:rPr>
        <w:t>roject is ___</w:t>
      </w:r>
      <w:r w:rsidRPr="00550878">
        <w:rPr>
          <w:rFonts w:cs="Arial"/>
          <w:sz w:val="16"/>
          <w:szCs w:val="16"/>
          <w:u w:val="single"/>
        </w:rPr>
        <w:t>(enter USDOT No.</w:t>
      </w:r>
      <w:r w:rsidRPr="00550878">
        <w:rPr>
          <w:rFonts w:cs="Arial"/>
          <w:sz w:val="18"/>
          <w:szCs w:val="18"/>
          <w:u w:val="single"/>
        </w:rPr>
        <w:t>)</w:t>
      </w:r>
      <w:r w:rsidRPr="00550878">
        <w:rPr>
          <w:rFonts w:cs="Arial"/>
        </w:rPr>
        <w:t>___</w:t>
      </w:r>
      <w:r w:rsidR="002318B1" w:rsidRPr="00550878">
        <w:rPr>
          <w:rFonts w:cs="Arial"/>
        </w:rPr>
        <w:t>.</w:t>
      </w:r>
    </w:p>
    <w:p w14:paraId="3C38DF60" w14:textId="77777777" w:rsidR="0079456B" w:rsidRDefault="0079456B" w:rsidP="0079456B">
      <w:pPr>
        <w:rPr>
          <w:rFonts w:cs="Arial"/>
        </w:rPr>
      </w:pPr>
      <w:r>
        <w:rPr>
          <w:rFonts w:cs="Arial"/>
        </w:rPr>
        <w:t xml:space="preserve">Railroad company owning the track: </w:t>
      </w:r>
      <w:r w:rsidRPr="00550878">
        <w:rPr>
          <w:rFonts w:cs="Arial"/>
        </w:rPr>
        <w:t>___</w:t>
      </w:r>
      <w:r w:rsidRPr="00550878">
        <w:rPr>
          <w:rFonts w:cs="Arial"/>
          <w:sz w:val="16"/>
          <w:szCs w:val="16"/>
          <w:u w:val="single"/>
        </w:rPr>
        <w:t xml:space="preserve">(enter </w:t>
      </w:r>
      <w:r>
        <w:rPr>
          <w:rFonts w:cs="Arial"/>
          <w:sz w:val="16"/>
          <w:szCs w:val="16"/>
          <w:u w:val="single"/>
        </w:rPr>
        <w:t>railroad company</w:t>
      </w:r>
      <w:r w:rsidRPr="00550878">
        <w:rPr>
          <w:rFonts w:cs="Arial"/>
          <w:sz w:val="16"/>
          <w:szCs w:val="16"/>
          <w:u w:val="single"/>
        </w:rPr>
        <w:t>.</w:t>
      </w:r>
      <w:r w:rsidRPr="00550878">
        <w:rPr>
          <w:rFonts w:cs="Arial"/>
          <w:sz w:val="18"/>
          <w:szCs w:val="18"/>
          <w:u w:val="single"/>
        </w:rPr>
        <w:t>)</w:t>
      </w:r>
      <w:r w:rsidRPr="00550878">
        <w:rPr>
          <w:rFonts w:cs="Arial"/>
        </w:rPr>
        <w:t>___.</w:t>
      </w:r>
    </w:p>
    <w:p w14:paraId="6CDE3153" w14:textId="77777777" w:rsidR="0079456B" w:rsidRDefault="0079456B" w:rsidP="0079456B">
      <w:pPr>
        <w:rPr>
          <w:rFonts w:cs="Arial"/>
        </w:rPr>
      </w:pPr>
      <w:r>
        <w:rPr>
          <w:rFonts w:cs="Arial"/>
        </w:rPr>
        <w:t xml:space="preserve">Operating Railroad company at track: </w:t>
      </w:r>
      <w:r w:rsidRPr="00550878">
        <w:rPr>
          <w:rFonts w:cs="Arial"/>
        </w:rPr>
        <w:t>___</w:t>
      </w:r>
      <w:r w:rsidRPr="00550878">
        <w:rPr>
          <w:rFonts w:cs="Arial"/>
          <w:sz w:val="16"/>
          <w:szCs w:val="16"/>
          <w:u w:val="single"/>
        </w:rPr>
        <w:t xml:space="preserve">(enter </w:t>
      </w:r>
      <w:r>
        <w:rPr>
          <w:rFonts w:cs="Arial"/>
          <w:sz w:val="16"/>
          <w:szCs w:val="16"/>
          <w:u w:val="single"/>
        </w:rPr>
        <w:t>operating railroad company</w:t>
      </w:r>
      <w:r w:rsidRPr="00550878">
        <w:rPr>
          <w:rFonts w:cs="Arial"/>
          <w:sz w:val="18"/>
          <w:szCs w:val="18"/>
          <w:u w:val="single"/>
        </w:rPr>
        <w:t>)</w:t>
      </w:r>
      <w:r w:rsidRPr="00550878">
        <w:rPr>
          <w:rFonts w:cs="Arial"/>
        </w:rPr>
        <w:t>___.</w:t>
      </w:r>
    </w:p>
    <w:p w14:paraId="231739FC" w14:textId="77777777" w:rsidR="0079456B" w:rsidRDefault="0079456B" w:rsidP="0079456B">
      <w:pPr>
        <w:rPr>
          <w:rFonts w:cs="Arial"/>
        </w:rPr>
      </w:pPr>
      <w:r>
        <w:rPr>
          <w:rFonts w:cs="Arial"/>
        </w:rPr>
        <w:t xml:space="preserve">Railroad MP: </w:t>
      </w:r>
      <w:r w:rsidRPr="00550878">
        <w:rPr>
          <w:rFonts w:cs="Arial"/>
        </w:rPr>
        <w:t>___</w:t>
      </w:r>
      <w:r w:rsidRPr="00550878">
        <w:rPr>
          <w:rFonts w:cs="Arial"/>
          <w:sz w:val="16"/>
          <w:szCs w:val="16"/>
          <w:u w:val="single"/>
        </w:rPr>
        <w:t xml:space="preserve">(enter </w:t>
      </w:r>
      <w:r>
        <w:rPr>
          <w:rFonts w:cs="Arial"/>
          <w:sz w:val="16"/>
          <w:szCs w:val="16"/>
          <w:u w:val="single"/>
        </w:rPr>
        <w:t>railroad MP</w:t>
      </w:r>
      <w:r w:rsidRPr="00550878">
        <w:rPr>
          <w:rFonts w:cs="Arial"/>
          <w:sz w:val="16"/>
          <w:szCs w:val="16"/>
          <w:u w:val="single"/>
        </w:rPr>
        <w:t>.</w:t>
      </w:r>
      <w:r w:rsidRPr="00550878">
        <w:rPr>
          <w:rFonts w:cs="Arial"/>
          <w:sz w:val="18"/>
          <w:szCs w:val="18"/>
          <w:u w:val="single"/>
        </w:rPr>
        <w:t>)</w:t>
      </w:r>
      <w:r w:rsidRPr="00550878">
        <w:rPr>
          <w:rFonts w:cs="Arial"/>
        </w:rPr>
        <w:t>___.</w:t>
      </w:r>
    </w:p>
    <w:p w14:paraId="4D1843B3" w14:textId="77777777" w:rsidR="0079456B" w:rsidRDefault="0079456B" w:rsidP="0079456B">
      <w:pPr>
        <w:rPr>
          <w:rFonts w:cs="Arial"/>
        </w:rPr>
      </w:pPr>
      <w:r>
        <w:rPr>
          <w:rFonts w:cs="Arial"/>
        </w:rPr>
        <w:t xml:space="preserve">Railroad Subdivision: </w:t>
      </w:r>
      <w:r w:rsidRPr="00550878">
        <w:rPr>
          <w:rFonts w:cs="Arial"/>
        </w:rPr>
        <w:t>___</w:t>
      </w:r>
      <w:r w:rsidRPr="00550878">
        <w:rPr>
          <w:rFonts w:cs="Arial"/>
          <w:sz w:val="16"/>
          <w:szCs w:val="16"/>
          <w:u w:val="single"/>
        </w:rPr>
        <w:t xml:space="preserve">(enter </w:t>
      </w:r>
      <w:r>
        <w:rPr>
          <w:rFonts w:cs="Arial"/>
          <w:sz w:val="16"/>
          <w:szCs w:val="16"/>
          <w:u w:val="single"/>
        </w:rPr>
        <w:t>railroad subdivision</w:t>
      </w:r>
      <w:r w:rsidRPr="00550878">
        <w:rPr>
          <w:rFonts w:cs="Arial"/>
          <w:sz w:val="16"/>
          <w:szCs w:val="16"/>
          <w:u w:val="single"/>
        </w:rPr>
        <w:t>.</w:t>
      </w:r>
      <w:r w:rsidRPr="00550878">
        <w:rPr>
          <w:rFonts w:cs="Arial"/>
          <w:sz w:val="18"/>
          <w:szCs w:val="18"/>
          <w:u w:val="single"/>
        </w:rPr>
        <w:t>)</w:t>
      </w:r>
      <w:r w:rsidRPr="00550878">
        <w:rPr>
          <w:rFonts w:cs="Arial"/>
        </w:rPr>
        <w:t>___.</w:t>
      </w:r>
    </w:p>
    <w:p w14:paraId="36EA0AFC" w14:textId="77777777" w:rsidR="0079456B" w:rsidRDefault="0079456B" w:rsidP="0079456B">
      <w:pPr>
        <w:rPr>
          <w:rFonts w:cs="Arial"/>
        </w:rPr>
      </w:pPr>
      <w:r>
        <w:rPr>
          <w:rFonts w:cs="Arial"/>
        </w:rPr>
        <w:lastRenderedPageBreak/>
        <w:t xml:space="preserve">City: </w:t>
      </w:r>
      <w:r w:rsidRPr="00550878">
        <w:rPr>
          <w:rFonts w:cs="Arial"/>
        </w:rPr>
        <w:t>___</w:t>
      </w:r>
      <w:r w:rsidRPr="00550878">
        <w:rPr>
          <w:rFonts w:cs="Arial"/>
          <w:sz w:val="16"/>
          <w:szCs w:val="16"/>
          <w:u w:val="single"/>
        </w:rPr>
        <w:t xml:space="preserve">(enter </w:t>
      </w:r>
      <w:r>
        <w:rPr>
          <w:rFonts w:cs="Arial"/>
          <w:sz w:val="16"/>
          <w:szCs w:val="16"/>
          <w:u w:val="single"/>
        </w:rPr>
        <w:t>City</w:t>
      </w:r>
      <w:r w:rsidRPr="00550878">
        <w:rPr>
          <w:rFonts w:cs="Arial"/>
          <w:sz w:val="18"/>
          <w:szCs w:val="18"/>
          <w:u w:val="single"/>
        </w:rPr>
        <w:t>)</w:t>
      </w:r>
      <w:r w:rsidRPr="00550878">
        <w:rPr>
          <w:rFonts w:cs="Arial"/>
        </w:rPr>
        <w:t>___.</w:t>
      </w:r>
    </w:p>
    <w:p w14:paraId="4BB44109" w14:textId="77777777" w:rsidR="0079456B" w:rsidRPr="00550878" w:rsidRDefault="0079456B" w:rsidP="0079456B">
      <w:pPr>
        <w:rPr>
          <w:rFonts w:cs="Arial"/>
        </w:rPr>
      </w:pPr>
      <w:r>
        <w:rPr>
          <w:rFonts w:cs="Arial"/>
        </w:rPr>
        <w:t xml:space="preserve">County: </w:t>
      </w:r>
      <w:r w:rsidRPr="00550878">
        <w:rPr>
          <w:rFonts w:cs="Arial"/>
        </w:rPr>
        <w:t>___</w:t>
      </w:r>
      <w:r w:rsidRPr="00550878">
        <w:rPr>
          <w:rFonts w:cs="Arial"/>
          <w:sz w:val="16"/>
          <w:szCs w:val="16"/>
          <w:u w:val="single"/>
        </w:rPr>
        <w:t xml:space="preserve">(enter </w:t>
      </w:r>
      <w:r>
        <w:rPr>
          <w:rFonts w:cs="Arial"/>
          <w:sz w:val="16"/>
          <w:szCs w:val="16"/>
          <w:u w:val="single"/>
        </w:rPr>
        <w:t>County</w:t>
      </w:r>
      <w:r w:rsidRPr="00550878">
        <w:rPr>
          <w:rFonts w:cs="Arial"/>
          <w:sz w:val="18"/>
          <w:szCs w:val="18"/>
          <w:u w:val="single"/>
        </w:rPr>
        <w:t>)</w:t>
      </w:r>
      <w:r w:rsidRPr="00550878">
        <w:rPr>
          <w:rFonts w:cs="Arial"/>
        </w:rPr>
        <w:t>___.</w:t>
      </w:r>
    </w:p>
    <w:p w14:paraId="29A97BA9" w14:textId="77777777" w:rsidR="002318B1" w:rsidRPr="00550878" w:rsidRDefault="002318B1">
      <w:pPr>
        <w:rPr>
          <w:rFonts w:cs="Arial"/>
        </w:rPr>
      </w:pPr>
    </w:p>
    <w:p w14:paraId="65F9BAD5" w14:textId="0F3DCF2A" w:rsidR="0052330B" w:rsidRPr="00550878" w:rsidRDefault="002318B1" w:rsidP="0052330B">
      <w:pPr>
        <w:pStyle w:val="Instructions-Indented"/>
      </w:pPr>
      <w:r w:rsidRPr="00550878">
        <w:t xml:space="preserve">(Use the following paragraph when </w:t>
      </w:r>
      <w:r w:rsidR="0052330B" w:rsidRPr="00550878">
        <w:t xml:space="preserve">Union Pacific Railroad Company </w:t>
      </w:r>
      <w:r w:rsidR="008F2632" w:rsidRPr="00550878">
        <w:t xml:space="preserve">property </w:t>
      </w:r>
      <w:r w:rsidR="0052330B" w:rsidRPr="00550878">
        <w:t xml:space="preserve">is within </w:t>
      </w:r>
      <w:r w:rsidR="00886939" w:rsidRPr="00550878">
        <w:t>P</w:t>
      </w:r>
      <w:r w:rsidR="0052330B" w:rsidRPr="00550878">
        <w:t>roject limits.)</w:t>
      </w:r>
    </w:p>
    <w:p w14:paraId="38816D23" w14:textId="77777777" w:rsidR="0052330B" w:rsidRPr="00550878" w:rsidRDefault="0052330B" w:rsidP="0052330B"/>
    <w:p w14:paraId="58449B39" w14:textId="2ED5382E" w:rsidR="0052330B" w:rsidRPr="00550878" w:rsidRDefault="0052330B" w:rsidP="0052330B">
      <w:r w:rsidRPr="00550878">
        <w:t xml:space="preserve">The Union Pacific Railroad Folder Number is </w:t>
      </w:r>
      <w:r w:rsidRPr="00550878">
        <w:rPr>
          <w:rFonts w:cs="Arial"/>
        </w:rPr>
        <w:t>___</w:t>
      </w:r>
      <w:r w:rsidR="009379CA" w:rsidRPr="00550878">
        <w:rPr>
          <w:rFonts w:cs="Arial"/>
          <w:sz w:val="16"/>
          <w:szCs w:val="16"/>
          <w:u w:val="single"/>
        </w:rPr>
        <w:t>(enter UP Folder Num</w:t>
      </w:r>
      <w:r w:rsidRPr="00550878">
        <w:rPr>
          <w:rFonts w:cs="Arial"/>
          <w:sz w:val="16"/>
          <w:szCs w:val="16"/>
          <w:u w:val="single"/>
        </w:rPr>
        <w:t>ber.</w:t>
      </w:r>
      <w:r w:rsidRPr="00550878">
        <w:rPr>
          <w:rFonts w:cs="Arial"/>
          <w:sz w:val="18"/>
          <w:szCs w:val="18"/>
          <w:u w:val="single"/>
        </w:rPr>
        <w:t>)</w:t>
      </w:r>
      <w:r w:rsidRPr="00550878">
        <w:rPr>
          <w:rFonts w:cs="Arial"/>
        </w:rPr>
        <w:t>___.</w:t>
      </w:r>
    </w:p>
    <w:p w14:paraId="5B03CCCC" w14:textId="77777777" w:rsidR="004F09B2" w:rsidRPr="00550878" w:rsidRDefault="004F09B2">
      <w:pPr>
        <w:rPr>
          <w:rFonts w:cs="Arial"/>
        </w:rPr>
      </w:pPr>
    </w:p>
    <w:p w14:paraId="6DA01FBC" w14:textId="15045AC0" w:rsidR="00FF1543" w:rsidRPr="00550878" w:rsidRDefault="00FF1543" w:rsidP="00FF1543">
      <w:pPr>
        <w:pStyle w:val="Instructions-Indented"/>
      </w:pPr>
      <w:r w:rsidRPr="00550878">
        <w:t xml:space="preserve">(Use one of the following options when </w:t>
      </w:r>
      <w:r w:rsidR="00886939" w:rsidRPr="00550878">
        <w:t>R</w:t>
      </w:r>
      <w:r w:rsidRPr="00550878">
        <w:t>ailroad flagger services are required.  Delete the option that does not apply. Check with the State Utility and Railroad Liaison.)</w:t>
      </w:r>
    </w:p>
    <w:p w14:paraId="7A220243" w14:textId="77777777" w:rsidR="00FF1543" w:rsidRPr="00550878" w:rsidRDefault="00FF1543" w:rsidP="00FF1543"/>
    <w:p w14:paraId="3BD487F3" w14:textId="492ADBD2" w:rsidR="002A2CAA" w:rsidRPr="00550878" w:rsidRDefault="00FF1543" w:rsidP="00FF1543">
      <w:pPr>
        <w:pStyle w:val="Instructions-Indented"/>
      </w:pPr>
      <w:r w:rsidRPr="00550878">
        <w:t>[ Option 1 - </w:t>
      </w:r>
      <w:r w:rsidR="002A2CAA" w:rsidRPr="00550878">
        <w:t xml:space="preserve">Use the following paragraph when </w:t>
      </w:r>
      <w:r w:rsidR="00886939" w:rsidRPr="00550878">
        <w:t>R</w:t>
      </w:r>
      <w:r w:rsidRPr="00550878">
        <w:t xml:space="preserve">ailroad </w:t>
      </w:r>
      <w:r w:rsidR="002A2CAA" w:rsidRPr="00550878">
        <w:t>flagger services are required</w:t>
      </w:r>
      <w:r w:rsidRPr="00550878">
        <w:t xml:space="preserve"> on any </w:t>
      </w:r>
      <w:r w:rsidR="00886939" w:rsidRPr="00550878">
        <w:t>R</w:t>
      </w:r>
      <w:r w:rsidRPr="00550878">
        <w:t xml:space="preserve">ailroad, except for UPRR when </w:t>
      </w:r>
      <w:r w:rsidR="008F2632" w:rsidRPr="00550878">
        <w:t xml:space="preserve">a </w:t>
      </w:r>
      <w:proofErr w:type="gramStart"/>
      <w:r w:rsidR="008F2632" w:rsidRPr="00550878">
        <w:t>third party</w:t>
      </w:r>
      <w:proofErr w:type="gramEnd"/>
      <w:r w:rsidR="008F2632" w:rsidRPr="00550878">
        <w:t xml:space="preserve"> vendor</w:t>
      </w:r>
      <w:r w:rsidRPr="00550878">
        <w:t xml:space="preserve"> will be used for flagging</w:t>
      </w:r>
      <w:r w:rsidR="002A2CAA" w:rsidRPr="00550878">
        <w:t xml:space="preserve">. </w:t>
      </w:r>
      <w:r w:rsidRPr="00550878">
        <w:t>]</w:t>
      </w:r>
    </w:p>
    <w:p w14:paraId="637046F3" w14:textId="77777777" w:rsidR="002A2CAA" w:rsidRPr="00550878" w:rsidRDefault="002A2CAA">
      <w:pPr>
        <w:rPr>
          <w:rFonts w:cs="Arial"/>
        </w:rPr>
      </w:pPr>
    </w:p>
    <w:p w14:paraId="655EB1AA" w14:textId="0511D495" w:rsidR="002A2CAA" w:rsidRPr="00550878" w:rsidRDefault="002A2CAA">
      <w:pPr>
        <w:rPr>
          <w:rFonts w:cs="Arial"/>
        </w:rPr>
      </w:pPr>
      <w:r w:rsidRPr="00550878">
        <w:rPr>
          <w:rFonts w:cs="Arial"/>
        </w:rPr>
        <w:t xml:space="preserve">When </w:t>
      </w:r>
      <w:r w:rsidR="00130558" w:rsidRPr="00550878">
        <w:rPr>
          <w:rFonts w:cs="Arial"/>
        </w:rPr>
        <w:t>Railroad</w:t>
      </w:r>
      <w:r w:rsidRPr="00550878">
        <w:rPr>
          <w:rFonts w:cs="Arial"/>
        </w:rPr>
        <w:t xml:space="preserve"> flagger services are required, the Agency will pay the flagger services costs up to a total of ____</w:t>
      </w:r>
      <w:r w:rsidRPr="00550878">
        <w:rPr>
          <w:rFonts w:cs="Arial"/>
          <w:sz w:val="16"/>
          <w:szCs w:val="16"/>
          <w:u w:val="single"/>
        </w:rPr>
        <w:t>(enter number of hours or days)</w:t>
      </w:r>
      <w:r w:rsidRPr="00550878">
        <w:rPr>
          <w:rFonts w:cs="Arial"/>
        </w:rPr>
        <w:t>____. If this value is exceeded and additional flagging services are needed, the Contractor shall pay the Agency an amount of ___</w:t>
      </w:r>
      <w:r w:rsidRPr="00550878">
        <w:rPr>
          <w:rFonts w:cs="Arial"/>
          <w:sz w:val="16"/>
          <w:szCs w:val="16"/>
          <w:u w:val="single"/>
        </w:rPr>
        <w:t>(enter dollar amount)</w:t>
      </w:r>
      <w:r w:rsidRPr="00550878">
        <w:rPr>
          <w:rFonts w:cs="Arial"/>
        </w:rPr>
        <w:t>___ per __</w:t>
      </w:r>
      <w:r w:rsidRPr="00550878">
        <w:rPr>
          <w:rFonts w:cs="Arial"/>
          <w:sz w:val="16"/>
          <w:szCs w:val="16"/>
          <w:u w:val="single"/>
        </w:rPr>
        <w:t>(enter "hour" or "day")</w:t>
      </w:r>
      <w:r w:rsidRPr="00550878">
        <w:rPr>
          <w:rFonts w:cs="Arial"/>
        </w:rPr>
        <w:t>__ for each __</w:t>
      </w:r>
      <w:r w:rsidRPr="00550878">
        <w:rPr>
          <w:rFonts w:cs="Arial"/>
          <w:sz w:val="16"/>
          <w:szCs w:val="16"/>
          <w:u w:val="single"/>
        </w:rPr>
        <w:t>(enter "hour" or "day)</w:t>
      </w:r>
      <w:r w:rsidRPr="00550878">
        <w:rPr>
          <w:rFonts w:cs="Arial"/>
        </w:rPr>
        <w:t>__ in excess of the total value identified above.</w:t>
      </w:r>
    </w:p>
    <w:p w14:paraId="6662A537" w14:textId="77777777" w:rsidR="00FF1543" w:rsidRPr="00550878" w:rsidRDefault="00FF1543" w:rsidP="00FF1543"/>
    <w:p w14:paraId="71692BA9" w14:textId="4710DEAA" w:rsidR="00FF1543" w:rsidRPr="00550878" w:rsidRDefault="00FF1543" w:rsidP="00FF1543">
      <w:pPr>
        <w:pStyle w:val="Instructions-Indented"/>
      </w:pPr>
      <w:r w:rsidRPr="00550878">
        <w:t xml:space="preserve">[ Option 2 - Use the following paragraph when </w:t>
      </w:r>
      <w:r w:rsidR="00550878" w:rsidRPr="00550878">
        <w:t>R</w:t>
      </w:r>
      <w:r w:rsidRPr="00550878">
        <w:t xml:space="preserve">ailroad flagger services are required on a UPRR </w:t>
      </w:r>
      <w:proofErr w:type="gramStart"/>
      <w:r w:rsidRPr="00550878">
        <w:t>Railroad</w:t>
      </w:r>
      <w:proofErr w:type="gramEnd"/>
      <w:r w:rsidRPr="00550878">
        <w:t xml:space="preserve"> and the Contractor is required to use </w:t>
      </w:r>
      <w:r w:rsidR="008F2632" w:rsidRPr="00550878">
        <w:t>a third party vendor</w:t>
      </w:r>
      <w:r w:rsidRPr="00550878">
        <w:t xml:space="preserve"> for flagging. Include SP00068_RR_UPRR </w:t>
      </w:r>
      <w:r w:rsidR="008F2632" w:rsidRPr="00550878">
        <w:t xml:space="preserve">or SP00069_RR_UPRR_END </w:t>
      </w:r>
      <w:r w:rsidRPr="00550878">
        <w:t>and subsections 0022</w:t>
      </w:r>
      <w:r w:rsidR="00C334B3" w:rsidRPr="00550878">
        <w:t>3</w:t>
      </w:r>
      <w:r w:rsidRPr="00550878">
        <w:t>.3</w:t>
      </w:r>
      <w:r w:rsidR="00C334B3" w:rsidRPr="00550878">
        <w:t>5</w:t>
      </w:r>
      <w:r w:rsidRPr="00550878">
        <w:t xml:space="preserve">, </w:t>
      </w:r>
      <w:r w:rsidR="00C334B3" w:rsidRPr="00550878">
        <w:t>.80(a)(4), &amp; .90</w:t>
      </w:r>
      <w:r w:rsidRPr="00550878">
        <w:t xml:space="preserve"> in SP0022</w:t>
      </w:r>
      <w:r w:rsidR="00C334B3" w:rsidRPr="00550878">
        <w:t>3</w:t>
      </w:r>
      <w:r w:rsidRPr="00550878">
        <w:t>. ]</w:t>
      </w:r>
    </w:p>
    <w:p w14:paraId="6ABCD5D2" w14:textId="77777777" w:rsidR="00FF1543" w:rsidRPr="00550878" w:rsidRDefault="00FF1543" w:rsidP="00FF1543"/>
    <w:p w14:paraId="6963DAFD" w14:textId="0CA18305" w:rsidR="00FF1543" w:rsidRPr="00550878" w:rsidRDefault="008F2632" w:rsidP="00FF1543">
      <w:pPr>
        <w:rPr>
          <w:rFonts w:cs="Arial"/>
        </w:rPr>
      </w:pPr>
      <w:r w:rsidRPr="00550878">
        <w:rPr>
          <w:rFonts w:cs="Arial"/>
        </w:rPr>
        <w:t>T</w:t>
      </w:r>
      <w:r w:rsidR="00FF1543" w:rsidRPr="00550878">
        <w:rPr>
          <w:rFonts w:cs="Arial"/>
        </w:rPr>
        <w:t>he Railroad</w:t>
      </w:r>
      <w:r w:rsidRPr="00550878">
        <w:rPr>
          <w:rFonts w:cs="Arial"/>
        </w:rPr>
        <w:t xml:space="preserve"> requires a </w:t>
      </w:r>
      <w:proofErr w:type="gramStart"/>
      <w:r w:rsidRPr="00550878">
        <w:rPr>
          <w:rFonts w:cs="Arial"/>
        </w:rPr>
        <w:t>third party</w:t>
      </w:r>
      <w:proofErr w:type="gramEnd"/>
      <w:r w:rsidRPr="00550878">
        <w:rPr>
          <w:rFonts w:cs="Arial"/>
        </w:rPr>
        <w:t xml:space="preserve"> flagging vendor when</w:t>
      </w:r>
      <w:r w:rsidR="00FF1543" w:rsidRPr="00550878">
        <w:rPr>
          <w:rFonts w:cs="Arial"/>
        </w:rPr>
        <w:t xml:space="preserve"> </w:t>
      </w:r>
      <w:r w:rsidR="00B102F1" w:rsidRPr="00550878">
        <w:rPr>
          <w:rFonts w:cs="Arial"/>
        </w:rPr>
        <w:t>W</w:t>
      </w:r>
      <w:r w:rsidR="00FF1543" w:rsidRPr="00550878">
        <w:rPr>
          <w:rFonts w:cs="Arial"/>
        </w:rPr>
        <w:t xml:space="preserve">ork </w:t>
      </w:r>
      <w:r w:rsidRPr="00550878">
        <w:rPr>
          <w:rFonts w:cs="Arial"/>
        </w:rPr>
        <w:t xml:space="preserve">occurs near </w:t>
      </w:r>
      <w:r w:rsidR="008771B5" w:rsidRPr="00550878">
        <w:rPr>
          <w:rFonts w:cs="Arial"/>
        </w:rPr>
        <w:t xml:space="preserve">or </w:t>
      </w:r>
      <w:r w:rsidR="00FF1543" w:rsidRPr="00550878">
        <w:rPr>
          <w:rFonts w:cs="Arial"/>
        </w:rPr>
        <w:t>within Railroad property</w:t>
      </w:r>
      <w:r w:rsidRPr="00550878">
        <w:rPr>
          <w:rFonts w:cs="Arial"/>
        </w:rPr>
        <w:t>.</w:t>
      </w:r>
      <w:r w:rsidR="00FF1543" w:rsidRPr="00550878">
        <w:rPr>
          <w:rFonts w:cs="Arial"/>
        </w:rPr>
        <w:t xml:space="preserve"> </w:t>
      </w:r>
      <w:r w:rsidRPr="00550878">
        <w:rPr>
          <w:rFonts w:cs="Arial"/>
        </w:rPr>
        <w:t>W</w:t>
      </w:r>
      <w:r w:rsidR="00FF1543" w:rsidRPr="00550878">
        <w:rPr>
          <w:rFonts w:cs="Arial"/>
        </w:rPr>
        <w:t xml:space="preserve">hen Railroad flagger services are required, the Contractor shall provide flagger services </w:t>
      </w:r>
      <w:r w:rsidRPr="00550878">
        <w:rPr>
          <w:rFonts w:cs="Arial"/>
        </w:rPr>
        <w:t xml:space="preserve">from </w:t>
      </w:r>
      <w:r w:rsidR="00600656" w:rsidRPr="00550878">
        <w:rPr>
          <w:rFonts w:cs="Arial"/>
        </w:rPr>
        <w:t xml:space="preserve">a </w:t>
      </w:r>
      <w:proofErr w:type="gramStart"/>
      <w:r w:rsidR="00600656" w:rsidRPr="00550878">
        <w:rPr>
          <w:rFonts w:cs="Arial"/>
        </w:rPr>
        <w:t>third party</w:t>
      </w:r>
      <w:proofErr w:type="gramEnd"/>
      <w:r w:rsidR="00600656" w:rsidRPr="00550878">
        <w:rPr>
          <w:rFonts w:cs="Arial"/>
        </w:rPr>
        <w:t xml:space="preserve"> flagging vendor from </w:t>
      </w:r>
      <w:r w:rsidRPr="00550878">
        <w:rPr>
          <w:rFonts w:cs="Arial"/>
        </w:rPr>
        <w:t xml:space="preserve">Union Pacific’s </w:t>
      </w:r>
      <w:r w:rsidR="00600656" w:rsidRPr="00550878">
        <w:rPr>
          <w:rFonts w:cs="Arial"/>
        </w:rPr>
        <w:t xml:space="preserve">approved </w:t>
      </w:r>
      <w:r w:rsidRPr="00550878">
        <w:rPr>
          <w:rFonts w:cs="Arial"/>
        </w:rPr>
        <w:t>third party list</w:t>
      </w:r>
      <w:r w:rsidR="00FF1543" w:rsidRPr="00550878">
        <w:rPr>
          <w:rFonts w:cs="Arial"/>
        </w:rPr>
        <w:t xml:space="preserve"> according to 0022</w:t>
      </w:r>
      <w:r w:rsidR="00C334B3" w:rsidRPr="00550878">
        <w:rPr>
          <w:rFonts w:cs="Arial"/>
        </w:rPr>
        <w:t>3</w:t>
      </w:r>
      <w:r w:rsidR="00FF1543" w:rsidRPr="00550878">
        <w:rPr>
          <w:rFonts w:cs="Arial"/>
        </w:rPr>
        <w:t>.3</w:t>
      </w:r>
      <w:r w:rsidR="00C334B3" w:rsidRPr="00550878">
        <w:rPr>
          <w:rFonts w:cs="Arial"/>
        </w:rPr>
        <w:t>5</w:t>
      </w:r>
      <w:r w:rsidR="00FF1543" w:rsidRPr="00550878">
        <w:rPr>
          <w:rFonts w:cs="Arial"/>
        </w:rPr>
        <w:t>.</w:t>
      </w:r>
    </w:p>
    <w:p w14:paraId="7CD2BB58" w14:textId="77777777" w:rsidR="002A2CAA" w:rsidRPr="00550878" w:rsidRDefault="002A2CAA">
      <w:pPr>
        <w:rPr>
          <w:rFonts w:cs="Arial"/>
        </w:rPr>
      </w:pPr>
    </w:p>
    <w:p w14:paraId="3B6A1116" w14:textId="6B796920" w:rsidR="002A2CAA" w:rsidRPr="00550878" w:rsidRDefault="002A2CAA" w:rsidP="007030BD">
      <w:pPr>
        <w:pStyle w:val="Instructions-Indented"/>
      </w:pPr>
      <w:r w:rsidRPr="00550878">
        <w:t xml:space="preserve">(Use the following lead-in paragraph and subsection .06 on all Federal funded </w:t>
      </w:r>
      <w:r w:rsidR="00550878" w:rsidRPr="00550878">
        <w:t>P</w:t>
      </w:r>
      <w:r w:rsidRPr="00550878">
        <w:t>rojects.)</w:t>
      </w:r>
    </w:p>
    <w:p w14:paraId="6F1E450B" w14:textId="77777777" w:rsidR="002A2CAA" w:rsidRPr="00550878" w:rsidRDefault="002A2CAA">
      <w:pPr>
        <w:rPr>
          <w:rFonts w:cs="Arial"/>
        </w:rPr>
      </w:pPr>
    </w:p>
    <w:p w14:paraId="774B9ED8" w14:textId="77777777" w:rsidR="002A2CAA" w:rsidRPr="00550878" w:rsidRDefault="002A2CAA">
      <w:pPr>
        <w:rPr>
          <w:rFonts w:cs="Arial"/>
        </w:rPr>
      </w:pPr>
      <w:r w:rsidRPr="00550878">
        <w:rPr>
          <w:rFonts w:cs="Arial"/>
        </w:rPr>
        <w:t>Add the following subsection:</w:t>
      </w:r>
    </w:p>
    <w:p w14:paraId="2B19BB3B" w14:textId="77777777" w:rsidR="002A2CAA" w:rsidRPr="00550878" w:rsidRDefault="002A2CAA">
      <w:pPr>
        <w:rPr>
          <w:rFonts w:cs="Arial"/>
        </w:rPr>
      </w:pPr>
    </w:p>
    <w:p w14:paraId="15309C87" w14:textId="77777777" w:rsidR="002A2CAA" w:rsidRPr="00550878" w:rsidRDefault="002A2CAA">
      <w:pPr>
        <w:rPr>
          <w:rFonts w:cs="Arial"/>
          <w:szCs w:val="22"/>
        </w:rPr>
      </w:pPr>
      <w:r w:rsidRPr="00550878">
        <w:rPr>
          <w:rFonts w:cs="Arial"/>
          <w:b/>
          <w:bCs/>
        </w:rPr>
        <w:t>00170.06  Federal-Aid Participation</w:t>
      </w:r>
      <w:r w:rsidRPr="00550878">
        <w:rPr>
          <w:rFonts w:cs="Arial"/>
        </w:rPr>
        <w:t xml:space="preserve"> - This Project is to be conducted according to the </w:t>
      </w:r>
      <w:r w:rsidRPr="00550878">
        <w:rPr>
          <w:rFonts w:cs="Arial"/>
          <w:szCs w:val="22"/>
        </w:rPr>
        <w:t>regulations applying to Federal-Aid Highway Projects.</w:t>
      </w:r>
    </w:p>
    <w:p w14:paraId="2ED17CAD" w14:textId="1DF32905" w:rsidR="00C05436" w:rsidRDefault="00C05436" w:rsidP="00C05436"/>
    <w:p w14:paraId="319E9DD3" w14:textId="0E35D956" w:rsidR="00AE69D5" w:rsidRPr="00550878" w:rsidRDefault="00AE69D5" w:rsidP="00AE69D5">
      <w:pPr>
        <w:pStyle w:val="Instructions-Indented"/>
        <w:rPr>
          <w:rFonts w:cs="Arial"/>
        </w:rPr>
      </w:pPr>
      <w:r w:rsidRPr="00550878">
        <w:rPr>
          <w:rFonts w:cs="Arial"/>
        </w:rPr>
        <w:t xml:space="preserve">(The following subsection .65(e) is required only on Federal-Aid </w:t>
      </w:r>
      <w:r w:rsidR="00550878" w:rsidRPr="00550878">
        <w:rPr>
          <w:rFonts w:cs="Arial"/>
        </w:rPr>
        <w:t>P</w:t>
      </w:r>
      <w:r w:rsidRPr="00550878">
        <w:rPr>
          <w:rFonts w:cs="Arial"/>
        </w:rPr>
        <w:t>rojects that do not require Davis-Bacon prevailing wages.</w:t>
      </w:r>
      <w:r w:rsidR="005102F1" w:rsidRPr="00550878">
        <w:rPr>
          <w:rFonts w:cs="Arial"/>
        </w:rPr>
        <w:t xml:space="preserve"> </w:t>
      </w:r>
      <w:r w:rsidRPr="00550878">
        <w:rPr>
          <w:rFonts w:cs="Arial"/>
        </w:rPr>
        <w:t>Use according to the following:</w:t>
      </w:r>
    </w:p>
    <w:p w14:paraId="2D198337" w14:textId="77777777" w:rsidR="00AE69D5" w:rsidRPr="00550878" w:rsidRDefault="00AE69D5" w:rsidP="00AE69D5">
      <w:pPr>
        <w:pStyle w:val="Instructions-Indented"/>
        <w:rPr>
          <w:rFonts w:cs="Arial"/>
        </w:rPr>
      </w:pPr>
    </w:p>
    <w:p w14:paraId="46CBAD78" w14:textId="5F4DDEB4" w:rsidR="00AE69D5" w:rsidRPr="00550878" w:rsidRDefault="00AE69D5" w:rsidP="00AE69D5">
      <w:pPr>
        <w:pStyle w:val="Instructions-Bullet"/>
      </w:pPr>
      <w:r w:rsidRPr="00550878">
        <w:rPr>
          <w:u w:val="single"/>
        </w:rPr>
        <w:t>Do not</w:t>
      </w:r>
      <w:r w:rsidRPr="00550878">
        <w:t xml:space="preserve"> use this subsection on </w:t>
      </w:r>
      <w:r w:rsidR="00550878" w:rsidRPr="00550878">
        <w:t>P</w:t>
      </w:r>
      <w:r w:rsidRPr="00550878">
        <w:t>rojects that are funded by the Safe Routes to School Program.</w:t>
      </w:r>
    </w:p>
    <w:p w14:paraId="138C67BA" w14:textId="1AD28EAF" w:rsidR="00AE69D5" w:rsidRPr="00550878" w:rsidRDefault="00AE69D5" w:rsidP="00AE69D5">
      <w:pPr>
        <w:pStyle w:val="Instructions-Bullet"/>
        <w:spacing w:before="80"/>
      </w:pPr>
      <w:r w:rsidRPr="00550878">
        <w:rPr>
          <w:u w:val="single"/>
        </w:rPr>
        <w:t>Do not</w:t>
      </w:r>
      <w:r w:rsidRPr="00550878">
        <w:t xml:space="preserve"> use this subsection on </w:t>
      </w:r>
      <w:r w:rsidR="00550878" w:rsidRPr="00550878">
        <w:t>P</w:t>
      </w:r>
      <w:r w:rsidRPr="00550878">
        <w:t xml:space="preserve">rojects that are required by an environmental document, even if the </w:t>
      </w:r>
      <w:r w:rsidR="00550878" w:rsidRPr="00550878">
        <w:t>P</w:t>
      </w:r>
      <w:r w:rsidRPr="00550878">
        <w:t xml:space="preserve">roject is away from the Federal-aid highway </w:t>
      </w:r>
      <w:r w:rsidR="00550878" w:rsidRPr="00550878">
        <w:t>R</w:t>
      </w:r>
      <w:r w:rsidRPr="00550878">
        <w:t>ight-of-</w:t>
      </w:r>
      <w:r w:rsidR="00550878" w:rsidRPr="00550878">
        <w:t>W</w:t>
      </w:r>
      <w:r w:rsidRPr="00550878">
        <w:t xml:space="preserve">ay. Example: wetland mitigation. (This type of project is linked to, or dependent upon, the Federal aid highway </w:t>
      </w:r>
      <w:r w:rsidR="00550878" w:rsidRPr="00550878">
        <w:t>P</w:t>
      </w:r>
      <w:r w:rsidRPr="00550878">
        <w:t>roject.)</w:t>
      </w:r>
    </w:p>
    <w:p w14:paraId="5BE56180" w14:textId="3EFFB111" w:rsidR="00AE69D5" w:rsidRPr="00550878" w:rsidRDefault="00AE69D5" w:rsidP="00AE69D5">
      <w:pPr>
        <w:pStyle w:val="Instructions-Bullet"/>
        <w:spacing w:before="80"/>
      </w:pPr>
      <w:r w:rsidRPr="00550878">
        <w:lastRenderedPageBreak/>
        <w:t xml:space="preserve">Use this subsection on </w:t>
      </w:r>
      <w:r w:rsidR="00550878" w:rsidRPr="00550878">
        <w:t>P</w:t>
      </w:r>
      <w:r w:rsidRPr="00550878">
        <w:t xml:space="preserve">rojects that have a Functional Classification of 08 rural minor collector, 09 rural local, or 19 </w:t>
      </w:r>
      <w:proofErr w:type="gramStart"/>
      <w:r w:rsidRPr="00550878">
        <w:t>urban</w:t>
      </w:r>
      <w:proofErr w:type="gramEnd"/>
      <w:r w:rsidRPr="00550878">
        <w:t xml:space="preserve"> local.</w:t>
      </w:r>
      <w:r w:rsidR="005102F1" w:rsidRPr="00550878">
        <w:t xml:space="preserve"> </w:t>
      </w:r>
      <w:r w:rsidRPr="00550878">
        <w:t xml:space="preserve">(Obtain the Functional Classification from the </w:t>
      </w:r>
      <w:r w:rsidR="00550878" w:rsidRPr="00550878">
        <w:t>P</w:t>
      </w:r>
      <w:r w:rsidRPr="00550878">
        <w:t xml:space="preserve">roject </w:t>
      </w:r>
      <w:r w:rsidR="002A2380" w:rsidRPr="00550878">
        <w:t xml:space="preserve">Insurance </w:t>
      </w:r>
      <w:r w:rsidRPr="00550878">
        <w:t>Risk Assessment.)</w:t>
      </w:r>
    </w:p>
    <w:p w14:paraId="176637FA" w14:textId="54BB01EF" w:rsidR="00AE69D5" w:rsidRPr="00550878" w:rsidRDefault="00AE69D5" w:rsidP="00AE69D5">
      <w:pPr>
        <w:pStyle w:val="Instructions-Bullet"/>
        <w:spacing w:before="80"/>
      </w:pPr>
      <w:r w:rsidRPr="00550878">
        <w:t xml:space="preserve">Use this subsection on </w:t>
      </w:r>
      <w:r w:rsidR="00550878" w:rsidRPr="00550878">
        <w:t>P</w:t>
      </w:r>
      <w:r w:rsidRPr="00550878">
        <w:t>rojects that are not located within the Federal-Aid highway right-of-way, and are not linked to, nor dependent upon, the Federal-Aid highway. Examples:</w:t>
      </w:r>
    </w:p>
    <w:p w14:paraId="4E1EBE22" w14:textId="7116E0FD" w:rsidR="00AE69D5" w:rsidRPr="00550878" w:rsidRDefault="00AE69D5" w:rsidP="00AE69D5">
      <w:pPr>
        <w:pStyle w:val="Instructions-Bullet"/>
        <w:spacing w:before="80"/>
        <w:ind w:left="1224"/>
      </w:pPr>
      <w:r w:rsidRPr="00550878">
        <w:t xml:space="preserve">Restoration of a historic </w:t>
      </w:r>
      <w:r w:rsidR="00550878" w:rsidRPr="00550878">
        <w:t>R</w:t>
      </w:r>
      <w:r w:rsidRPr="00550878">
        <w:t xml:space="preserve">ailroad station </w:t>
      </w:r>
    </w:p>
    <w:p w14:paraId="0C7100A9" w14:textId="02EEED2D" w:rsidR="00AE69D5" w:rsidRPr="00550878" w:rsidRDefault="00AE69D5" w:rsidP="00AE69D5">
      <w:pPr>
        <w:pStyle w:val="Instructions-Bullet"/>
        <w:spacing w:before="80"/>
        <w:ind w:left="1224"/>
      </w:pPr>
      <w:r w:rsidRPr="00550878">
        <w:t>Construction of an independent bike path</w:t>
      </w:r>
    </w:p>
    <w:p w14:paraId="663312DB" w14:textId="043EE277" w:rsidR="00AE69D5" w:rsidRPr="00550878" w:rsidRDefault="00AE69D5" w:rsidP="00AE69D5">
      <w:pPr>
        <w:pStyle w:val="Instructions-Bullet"/>
        <w:spacing w:before="80"/>
        <w:ind w:left="1224"/>
      </w:pPr>
      <w:r w:rsidRPr="00550878">
        <w:t xml:space="preserve">A landscaping or scenic beautification </w:t>
      </w:r>
      <w:r w:rsidR="00550878" w:rsidRPr="00550878">
        <w:t>P</w:t>
      </w:r>
      <w:r w:rsidRPr="00550878">
        <w:t xml:space="preserve">roject that is not on the Federal-Aid highway </w:t>
      </w:r>
      <w:r w:rsidR="00550878" w:rsidRPr="00550878">
        <w:t>R</w:t>
      </w:r>
      <w:r w:rsidRPr="00550878">
        <w:t>ight-of-</w:t>
      </w:r>
      <w:r w:rsidR="00550878" w:rsidRPr="00550878">
        <w:t>W</w:t>
      </w:r>
      <w:r w:rsidRPr="00550878">
        <w:t xml:space="preserve">ay and is not required because of a Federal-aid highway </w:t>
      </w:r>
      <w:proofErr w:type="gramStart"/>
      <w:r w:rsidR="00550878" w:rsidRPr="00550878">
        <w:t>P</w:t>
      </w:r>
      <w:r w:rsidRPr="00550878">
        <w:t>roject</w:t>
      </w:r>
      <w:proofErr w:type="gramEnd"/>
    </w:p>
    <w:p w14:paraId="506755FE" w14:textId="6CCEAE2F" w:rsidR="00AE69D5" w:rsidRPr="00550878" w:rsidRDefault="00AE69D5" w:rsidP="00AE69D5">
      <w:pPr>
        <w:pStyle w:val="Instructions-Indented"/>
        <w:rPr>
          <w:rFonts w:cs="Arial"/>
        </w:rPr>
      </w:pPr>
    </w:p>
    <w:p w14:paraId="084E3A3A" w14:textId="508097F0" w:rsidR="002A2CAA" w:rsidRPr="00550878" w:rsidRDefault="00AE69D5" w:rsidP="00AE69D5">
      <w:pPr>
        <w:pStyle w:val="Instructions-Indented"/>
        <w:rPr>
          <w:rFonts w:cs="Arial"/>
        </w:rPr>
      </w:pPr>
      <w:r w:rsidRPr="00550878">
        <w:rPr>
          <w:rFonts w:cs="Arial"/>
        </w:rPr>
        <w:t xml:space="preserve">For questions about application of this section contact the ODOT </w:t>
      </w:r>
      <w:r w:rsidR="007C6AB2" w:rsidRPr="00550878">
        <w:rPr>
          <w:rFonts w:cs="Arial"/>
        </w:rPr>
        <w:t xml:space="preserve">State </w:t>
      </w:r>
      <w:r w:rsidRPr="00550878">
        <w:rPr>
          <w:rFonts w:cs="Arial"/>
        </w:rPr>
        <w:t>Specifications Engineer.)</w:t>
      </w:r>
    </w:p>
    <w:p w14:paraId="6009B666" w14:textId="77777777" w:rsidR="00AE69D5" w:rsidRPr="00550878" w:rsidRDefault="00AE69D5" w:rsidP="00AE69D5">
      <w:pPr>
        <w:rPr>
          <w:rFonts w:cs="Arial"/>
        </w:rPr>
      </w:pPr>
    </w:p>
    <w:p w14:paraId="3C1C853C" w14:textId="77777777" w:rsidR="002A2CAA" w:rsidRPr="00550878" w:rsidRDefault="002A2CAA">
      <w:pPr>
        <w:rPr>
          <w:rFonts w:cs="Arial"/>
        </w:rPr>
      </w:pPr>
      <w:r w:rsidRPr="00550878">
        <w:rPr>
          <w:rFonts w:cs="Arial"/>
          <w:b/>
          <w:bCs/>
        </w:rPr>
        <w:t>00170.65(e) </w:t>
      </w:r>
      <w:r w:rsidR="000C12EE" w:rsidRPr="00550878">
        <w:rPr>
          <w:rFonts w:cs="Arial"/>
          <w:b/>
          <w:bCs/>
        </w:rPr>
        <w:t> </w:t>
      </w:r>
      <w:r w:rsidRPr="00550878">
        <w:rPr>
          <w:rFonts w:cs="Arial"/>
          <w:b/>
          <w:bCs/>
        </w:rPr>
        <w:t>Additional Requirements When Federal Funds are Involved</w:t>
      </w:r>
      <w:r w:rsidRPr="00550878">
        <w:rPr>
          <w:rFonts w:cs="Arial"/>
        </w:rPr>
        <w:t> - Replace this subsection, except for the subsection number and title, with the following:</w:t>
      </w:r>
    </w:p>
    <w:p w14:paraId="2D30112F" w14:textId="77777777" w:rsidR="002A2CAA" w:rsidRPr="00550878" w:rsidRDefault="002A2CAA">
      <w:pPr>
        <w:rPr>
          <w:rFonts w:cs="Arial"/>
        </w:rPr>
      </w:pPr>
    </w:p>
    <w:p w14:paraId="28100F5E" w14:textId="6229ED51" w:rsidR="002A2CAA" w:rsidRPr="00550878" w:rsidRDefault="002A2CAA">
      <w:pPr>
        <w:rPr>
          <w:rFonts w:cs="Arial"/>
        </w:rPr>
      </w:pPr>
      <w:r w:rsidRPr="00550878">
        <w:rPr>
          <w:rFonts w:cs="Arial"/>
        </w:rPr>
        <w:t xml:space="preserve">For this Federal-Aid Project, the Contractor shall comply with 00170.65(a) through 00170.65(d) and the provisions of FHWA Form 1273, </w:t>
      </w:r>
      <w:r w:rsidRPr="00550878">
        <w:rPr>
          <w:rFonts w:cs="Arial"/>
          <w:i/>
        </w:rPr>
        <w:t>Required Contract Provisions Federal-Aid Construction Contracts</w:t>
      </w:r>
      <w:r w:rsidRPr="00550878">
        <w:rPr>
          <w:rFonts w:cs="Arial"/>
        </w:rPr>
        <w:t>, except Section IV of FHWA Form 1273 does not apply.</w:t>
      </w:r>
    </w:p>
    <w:p w14:paraId="0B2A5415" w14:textId="5664BED1" w:rsidR="002A2CAA" w:rsidRPr="00550878" w:rsidRDefault="002A2CAA">
      <w:pPr>
        <w:rPr>
          <w:rFonts w:cs="Arial"/>
        </w:rPr>
      </w:pPr>
    </w:p>
    <w:p w14:paraId="71E84F51" w14:textId="5CF7ACAE" w:rsidR="002A2CAA" w:rsidRPr="00550878" w:rsidRDefault="002A2CAA" w:rsidP="007030BD">
      <w:pPr>
        <w:pStyle w:val="Instructions-Indented"/>
      </w:pPr>
      <w:r w:rsidRPr="00550878">
        <w:t xml:space="preserve">(Complete the following subsection .70(a) based on the </w:t>
      </w:r>
      <w:r w:rsidR="003C1DD0" w:rsidRPr="00550878">
        <w:t xml:space="preserve">insurance </w:t>
      </w:r>
      <w:r w:rsidRPr="00550878">
        <w:t>risk assessment. Obtain risk assessment information from the following:</w:t>
      </w:r>
    </w:p>
    <w:p w14:paraId="7837BE46" w14:textId="77777777" w:rsidR="002A2CAA" w:rsidRPr="00550878" w:rsidRDefault="002A2CAA">
      <w:pPr>
        <w:rPr>
          <w:rFonts w:cs="Arial"/>
          <w:bCs/>
          <w:iCs/>
          <w:szCs w:val="22"/>
        </w:rPr>
      </w:pPr>
    </w:p>
    <w:p w14:paraId="0D8B7A32" w14:textId="586953C6" w:rsidR="002A2CAA" w:rsidRPr="00550878" w:rsidRDefault="002A2CAA" w:rsidP="007030BD">
      <w:pPr>
        <w:pStyle w:val="Instructions-Bullet"/>
      </w:pPr>
      <w:r w:rsidRPr="00550878">
        <w:t xml:space="preserve">For Region designed projects, contact the </w:t>
      </w:r>
      <w:r w:rsidR="00535EAD" w:rsidRPr="00550878">
        <w:t>Transportation Project Manager</w:t>
      </w:r>
    </w:p>
    <w:p w14:paraId="3ADB7FE5" w14:textId="5BBFABF1" w:rsidR="002A2CAA" w:rsidRPr="00550878" w:rsidRDefault="002A2CAA" w:rsidP="007030BD">
      <w:pPr>
        <w:pStyle w:val="Instructions-Bullet"/>
        <w:spacing w:before="80"/>
      </w:pPr>
      <w:r w:rsidRPr="00550878">
        <w:t xml:space="preserve">For Consultant designed projects, contact the ODOT </w:t>
      </w:r>
      <w:r w:rsidR="00535EAD" w:rsidRPr="00550878">
        <w:t xml:space="preserve">Resident Engineer </w:t>
      </w:r>
      <w:r w:rsidRPr="00550878">
        <w:t>Consultant Project</w:t>
      </w:r>
      <w:r w:rsidR="00504B43" w:rsidRPr="00550878">
        <w:t>s</w:t>
      </w:r>
      <w:r w:rsidRPr="00550878">
        <w:t xml:space="preserve"> </w:t>
      </w:r>
    </w:p>
    <w:p w14:paraId="11C642B8" w14:textId="633434A9" w:rsidR="002A2CAA" w:rsidRPr="00550878" w:rsidRDefault="002A2CAA" w:rsidP="007030BD">
      <w:pPr>
        <w:pStyle w:val="Instructions-Bullet"/>
        <w:spacing w:before="80"/>
      </w:pPr>
      <w:r w:rsidRPr="00550878">
        <w:t xml:space="preserve">For Local Agency designed projects, contact the ODOT </w:t>
      </w:r>
      <w:r w:rsidR="004C4C2A" w:rsidRPr="00550878">
        <w:t>Transportation Project Manager</w:t>
      </w:r>
      <w:r w:rsidRPr="00550878">
        <w:t>)</w:t>
      </w:r>
    </w:p>
    <w:p w14:paraId="7DFA4E1A" w14:textId="289C7386" w:rsidR="002A2CAA" w:rsidRPr="00550878" w:rsidRDefault="002A2CAA">
      <w:pPr>
        <w:suppressAutoHyphens/>
        <w:rPr>
          <w:rFonts w:cs="Arial"/>
          <w:szCs w:val="22"/>
        </w:rPr>
      </w:pPr>
    </w:p>
    <w:p w14:paraId="3932DF99" w14:textId="77777777" w:rsidR="00E52E9F" w:rsidRDefault="00413F78" w:rsidP="00413F78">
      <w:pPr>
        <w:rPr>
          <w:rFonts w:cs="Arial"/>
          <w:szCs w:val="22"/>
        </w:rPr>
      </w:pPr>
      <w:r w:rsidRPr="00550878">
        <w:rPr>
          <w:rFonts w:cs="Arial"/>
          <w:b/>
          <w:szCs w:val="22"/>
        </w:rPr>
        <w:t>00170.70(a)  Insurance Coverages</w:t>
      </w:r>
      <w:r w:rsidRPr="00550878">
        <w:rPr>
          <w:rFonts w:cs="Arial"/>
          <w:szCs w:val="22"/>
        </w:rPr>
        <w:t> - </w:t>
      </w:r>
    </w:p>
    <w:p w14:paraId="4BF01542" w14:textId="77777777" w:rsidR="00E52E9F" w:rsidRDefault="00E52E9F" w:rsidP="00413F78">
      <w:pPr>
        <w:rPr>
          <w:rFonts w:cs="Arial"/>
          <w:szCs w:val="22"/>
        </w:rPr>
      </w:pPr>
    </w:p>
    <w:p w14:paraId="75C0EC42" w14:textId="190BBC80" w:rsidR="00413F78" w:rsidRPr="00550878" w:rsidRDefault="00413F78" w:rsidP="00413F78">
      <w:pPr>
        <w:rPr>
          <w:rFonts w:cs="Arial"/>
          <w:szCs w:val="22"/>
        </w:rPr>
      </w:pPr>
      <w:r w:rsidRPr="00550878">
        <w:rPr>
          <w:rFonts w:cs="Arial"/>
          <w:szCs w:val="22"/>
        </w:rPr>
        <w:t>Add the following to the end of this subsection:</w:t>
      </w:r>
    </w:p>
    <w:p w14:paraId="1508959A" w14:textId="77777777" w:rsidR="00413F78" w:rsidRPr="00550878" w:rsidRDefault="00413F78">
      <w:pPr>
        <w:suppressAutoHyphens/>
        <w:rPr>
          <w:rFonts w:cs="Arial"/>
          <w:szCs w:val="22"/>
        </w:rPr>
      </w:pPr>
    </w:p>
    <w:p w14:paraId="08C03284" w14:textId="25EE6D2B" w:rsidR="002A2CAA" w:rsidRPr="00550878" w:rsidRDefault="002A2CAA">
      <w:pPr>
        <w:suppressAutoHyphens/>
        <w:rPr>
          <w:rFonts w:cs="Arial"/>
          <w:szCs w:val="22"/>
        </w:rPr>
      </w:pPr>
      <w:r w:rsidRPr="00550878">
        <w:rPr>
          <w:rFonts w:cs="Arial"/>
          <w:szCs w:val="22"/>
        </w:rPr>
        <w:t>The following insurance coverages and dollar amounts are required pursuant to this subsection:</w:t>
      </w:r>
    </w:p>
    <w:p w14:paraId="505E9B8A" w14:textId="77777777" w:rsidR="002A2CAA" w:rsidRPr="00550878" w:rsidRDefault="002A2CAA">
      <w:pPr>
        <w:suppressAutoHyphens/>
        <w:rPr>
          <w:rFonts w:cs="Arial"/>
          <w:szCs w:val="22"/>
        </w:rPr>
      </w:pPr>
    </w:p>
    <w:p w14:paraId="5881CFB4" w14:textId="77777777" w:rsidR="002A2CAA" w:rsidRPr="00550878" w:rsidRDefault="002A2CAA">
      <w:pPr>
        <w:tabs>
          <w:tab w:val="center" w:pos="1080"/>
          <w:tab w:val="center" w:pos="4320"/>
          <w:tab w:val="center" w:pos="7560"/>
        </w:tabs>
        <w:suppressAutoHyphens/>
        <w:rPr>
          <w:rFonts w:cs="Arial"/>
          <w:b/>
          <w:szCs w:val="22"/>
        </w:rPr>
      </w:pPr>
      <w:r w:rsidRPr="00550878">
        <w:rPr>
          <w:rFonts w:cs="Arial"/>
          <w:b/>
          <w:szCs w:val="22"/>
        </w:rPr>
        <w:tab/>
        <w:t>Insurance</w:t>
      </w:r>
      <w:r w:rsidRPr="00550878">
        <w:rPr>
          <w:rFonts w:cs="Arial"/>
          <w:b/>
          <w:szCs w:val="22"/>
        </w:rPr>
        <w:tab/>
        <w:t>Combined Single Limit</w:t>
      </w:r>
      <w:r w:rsidRPr="00550878">
        <w:rPr>
          <w:rFonts w:cs="Arial"/>
          <w:b/>
          <w:szCs w:val="22"/>
        </w:rPr>
        <w:tab/>
        <w:t>Annual Aggregate</w:t>
      </w:r>
    </w:p>
    <w:p w14:paraId="070A0CAD" w14:textId="77777777" w:rsidR="002A2CAA" w:rsidRPr="00550878" w:rsidRDefault="002A2CAA">
      <w:pPr>
        <w:tabs>
          <w:tab w:val="center" w:pos="1080"/>
          <w:tab w:val="center" w:pos="4320"/>
          <w:tab w:val="center" w:pos="7560"/>
        </w:tabs>
        <w:suppressAutoHyphens/>
        <w:rPr>
          <w:rFonts w:cs="Arial"/>
          <w:b/>
          <w:szCs w:val="22"/>
        </w:rPr>
      </w:pPr>
      <w:r w:rsidRPr="00550878">
        <w:rPr>
          <w:rFonts w:cs="Arial"/>
          <w:b/>
          <w:szCs w:val="22"/>
        </w:rPr>
        <w:tab/>
        <w:t>Coverages</w:t>
      </w:r>
      <w:r w:rsidRPr="00550878">
        <w:rPr>
          <w:rFonts w:cs="Arial"/>
          <w:b/>
          <w:szCs w:val="22"/>
        </w:rPr>
        <w:tab/>
        <w:t>per Occurrence</w:t>
      </w:r>
      <w:r w:rsidRPr="00550878">
        <w:rPr>
          <w:rFonts w:cs="Arial"/>
          <w:b/>
          <w:szCs w:val="22"/>
        </w:rPr>
        <w:tab/>
        <w:t>Limit</w:t>
      </w:r>
    </w:p>
    <w:p w14:paraId="27950BFC" w14:textId="77777777" w:rsidR="002A2CAA" w:rsidRPr="00550878" w:rsidRDefault="002A2CAA">
      <w:pPr>
        <w:suppressAutoHyphens/>
        <w:rPr>
          <w:rFonts w:cs="Arial"/>
        </w:rPr>
      </w:pPr>
    </w:p>
    <w:p w14:paraId="1BF992CC" w14:textId="55E563A8" w:rsidR="002A2CAA" w:rsidRPr="00550878" w:rsidRDefault="002A2CAA" w:rsidP="007030BD">
      <w:pPr>
        <w:pStyle w:val="Instructions-Indented"/>
      </w:pPr>
      <w:r w:rsidRPr="00550878">
        <w:t xml:space="preserve">(Fill in the blanks with the dollar amounts from the </w:t>
      </w:r>
      <w:r w:rsidR="003C1DD0" w:rsidRPr="00550878">
        <w:t xml:space="preserve">insurance </w:t>
      </w:r>
      <w:r w:rsidRPr="00550878">
        <w:t>risk assessment.)</w:t>
      </w:r>
    </w:p>
    <w:p w14:paraId="50816431" w14:textId="77777777" w:rsidR="002A2CAA" w:rsidRPr="00550878" w:rsidRDefault="002A2CAA">
      <w:pPr>
        <w:suppressAutoHyphens/>
        <w:rPr>
          <w:rFonts w:cs="Arial"/>
        </w:rPr>
      </w:pPr>
    </w:p>
    <w:p w14:paraId="0EED7B9A" w14:textId="77777777" w:rsidR="002A2CAA" w:rsidRPr="00550878" w:rsidRDefault="002A2CAA">
      <w:pPr>
        <w:tabs>
          <w:tab w:val="right" w:pos="5220"/>
          <w:tab w:val="right" w:pos="8190"/>
        </w:tabs>
        <w:suppressAutoHyphens/>
        <w:rPr>
          <w:rFonts w:cs="Arial"/>
        </w:rPr>
      </w:pPr>
      <w:r w:rsidRPr="00550878">
        <w:rPr>
          <w:rFonts w:cs="Arial"/>
        </w:rPr>
        <w:t>Commercial General Liability</w:t>
      </w:r>
      <w:r w:rsidRPr="00550878">
        <w:rPr>
          <w:rFonts w:cs="Arial"/>
        </w:rPr>
        <w:tab/>
        <w:t>$_____________</w:t>
      </w:r>
      <w:r w:rsidRPr="00550878">
        <w:rPr>
          <w:rFonts w:cs="Arial"/>
        </w:rPr>
        <w:tab/>
        <w:t>$____________</w:t>
      </w:r>
    </w:p>
    <w:p w14:paraId="47AB8794" w14:textId="77777777" w:rsidR="002A2CAA" w:rsidRPr="00550878" w:rsidRDefault="002A2CAA">
      <w:pPr>
        <w:tabs>
          <w:tab w:val="right" w:pos="5220"/>
          <w:tab w:val="right" w:pos="8190"/>
        </w:tabs>
        <w:suppressAutoHyphens/>
        <w:rPr>
          <w:rFonts w:cs="Arial"/>
        </w:rPr>
      </w:pPr>
    </w:p>
    <w:p w14:paraId="1A7D214B" w14:textId="77777777" w:rsidR="002A2CAA" w:rsidRPr="00550878" w:rsidRDefault="002A2CAA">
      <w:pPr>
        <w:tabs>
          <w:tab w:val="right" w:pos="5220"/>
          <w:tab w:val="center" w:pos="7560"/>
        </w:tabs>
        <w:suppressAutoHyphens/>
        <w:rPr>
          <w:rFonts w:cs="Arial"/>
        </w:rPr>
      </w:pPr>
      <w:r w:rsidRPr="00550878">
        <w:rPr>
          <w:rFonts w:cs="Arial"/>
        </w:rPr>
        <w:t>Commercial Automobile Liability</w:t>
      </w:r>
      <w:r w:rsidRPr="00550878">
        <w:rPr>
          <w:rFonts w:cs="Arial"/>
        </w:rPr>
        <w:tab/>
        <w:t>$_____________</w:t>
      </w:r>
      <w:r w:rsidRPr="00550878">
        <w:rPr>
          <w:rFonts w:cs="Arial"/>
        </w:rPr>
        <w:tab/>
        <w:t>(aggregate limit not required)</w:t>
      </w:r>
    </w:p>
    <w:p w14:paraId="4D72FCA2" w14:textId="2FD0CF71" w:rsidR="002A2CAA" w:rsidRDefault="002A2CAA">
      <w:pPr>
        <w:tabs>
          <w:tab w:val="right" w:pos="5220"/>
          <w:tab w:val="right" w:pos="8190"/>
        </w:tabs>
        <w:suppressAutoHyphens/>
        <w:rPr>
          <w:rFonts w:cs="Arial"/>
        </w:rPr>
      </w:pPr>
    </w:p>
    <w:p w14:paraId="5E95B502" w14:textId="2A8F6E11" w:rsidR="00E52E9F" w:rsidRPr="00550878" w:rsidRDefault="00E52E9F" w:rsidP="00E52E9F">
      <w:pPr>
        <w:pStyle w:val="Instructions-Indented"/>
      </w:pPr>
      <w:r w:rsidRPr="00550878">
        <w:lastRenderedPageBreak/>
        <w:t xml:space="preserve">(Include the following </w:t>
      </w:r>
      <w:r>
        <w:t>commercial automobile liability vehicle transportation for pedestrian circulation</w:t>
      </w:r>
      <w:r w:rsidRPr="00550878">
        <w:t xml:space="preserve"> item </w:t>
      </w:r>
      <w:r w:rsidR="006903F4" w:rsidRPr="00550878">
        <w:t>only when it is required by the insurance risk assessment, otherwise delete it.</w:t>
      </w:r>
      <w:r w:rsidRPr="00550878">
        <w:t>)</w:t>
      </w:r>
    </w:p>
    <w:p w14:paraId="304DEBB0" w14:textId="77777777" w:rsidR="00E52E9F" w:rsidRDefault="00E52E9F" w:rsidP="00E52E9F">
      <w:pPr>
        <w:tabs>
          <w:tab w:val="right" w:pos="5220"/>
          <w:tab w:val="right" w:pos="8190"/>
        </w:tabs>
        <w:suppressAutoHyphens/>
        <w:rPr>
          <w:rFonts w:cs="Arial"/>
        </w:rPr>
      </w:pPr>
    </w:p>
    <w:p w14:paraId="3857903C" w14:textId="77777777" w:rsidR="00E52E9F" w:rsidRPr="00550878" w:rsidRDefault="00E52E9F" w:rsidP="00E52E9F">
      <w:pPr>
        <w:tabs>
          <w:tab w:val="right" w:pos="5220"/>
          <w:tab w:val="center" w:pos="7560"/>
        </w:tabs>
        <w:suppressAutoHyphens/>
        <w:rPr>
          <w:rFonts w:cs="Arial"/>
        </w:rPr>
      </w:pPr>
      <w:r w:rsidRPr="00550878">
        <w:rPr>
          <w:rFonts w:cs="Arial"/>
        </w:rPr>
        <w:t>Commercial Automobile Liability</w:t>
      </w:r>
    </w:p>
    <w:p w14:paraId="12452AB6" w14:textId="6C3EBD47" w:rsidR="00E52E9F" w:rsidRDefault="00E52E9F" w:rsidP="00E52E9F">
      <w:pPr>
        <w:tabs>
          <w:tab w:val="right" w:pos="3510"/>
          <w:tab w:val="right" w:pos="4410"/>
          <w:tab w:val="right" w:pos="5850"/>
        </w:tabs>
        <w:suppressAutoHyphens/>
        <w:rPr>
          <w:rFonts w:cs="Arial"/>
        </w:rPr>
      </w:pPr>
      <w:r>
        <w:rPr>
          <w:rFonts w:cs="Arial"/>
        </w:rPr>
        <w:t xml:space="preserve">   (</w:t>
      </w:r>
      <w:proofErr w:type="gramStart"/>
      <w:r>
        <w:rPr>
          <w:rFonts w:cs="Arial"/>
        </w:rPr>
        <w:t>pedestrian</w:t>
      </w:r>
      <w:proofErr w:type="gramEnd"/>
      <w:r>
        <w:rPr>
          <w:rFonts w:cs="Arial"/>
        </w:rPr>
        <w:t xml:space="preserve"> transport vehicle)</w:t>
      </w:r>
      <w:r w:rsidRPr="002F07EE">
        <w:rPr>
          <w:rFonts w:cs="Arial"/>
        </w:rPr>
        <w:t xml:space="preserve"> </w:t>
      </w:r>
      <w:r>
        <w:rPr>
          <w:rFonts w:cs="Arial"/>
        </w:rPr>
        <w:tab/>
      </w:r>
      <w:r>
        <w:rPr>
          <w:rFonts w:cs="Arial"/>
        </w:rPr>
        <w:tab/>
      </w:r>
      <w:r w:rsidRPr="00550878">
        <w:rPr>
          <w:rFonts w:cs="Arial"/>
        </w:rPr>
        <w:t>$</w:t>
      </w:r>
      <w:r>
        <w:rPr>
          <w:rFonts w:cs="Arial"/>
        </w:rPr>
        <w:t>5,000,000</w:t>
      </w:r>
      <w:r>
        <w:rPr>
          <w:rFonts w:cs="Arial"/>
        </w:rPr>
        <w:tab/>
      </w:r>
      <w:r w:rsidRPr="00550878">
        <w:rPr>
          <w:rFonts w:cs="Arial"/>
        </w:rPr>
        <w:tab/>
        <w:t>(aggregate limit not required)</w:t>
      </w:r>
    </w:p>
    <w:p w14:paraId="78B2E1F6" w14:textId="77777777" w:rsidR="00E52E9F" w:rsidRPr="00550878" w:rsidRDefault="00E52E9F">
      <w:pPr>
        <w:tabs>
          <w:tab w:val="right" w:pos="5220"/>
          <w:tab w:val="right" w:pos="8190"/>
        </w:tabs>
        <w:suppressAutoHyphens/>
        <w:rPr>
          <w:rFonts w:cs="Arial"/>
        </w:rPr>
      </w:pPr>
    </w:p>
    <w:p w14:paraId="4F52AA24" w14:textId="5C2D182B" w:rsidR="002A2CAA" w:rsidRPr="00550878" w:rsidRDefault="002A2CAA" w:rsidP="007030BD">
      <w:pPr>
        <w:pStyle w:val="Instructions-Indented"/>
      </w:pPr>
      <w:r w:rsidRPr="00550878">
        <w:t xml:space="preserve">(Include the following pollution liability item </w:t>
      </w:r>
      <w:r w:rsidR="002A2380" w:rsidRPr="00550878">
        <w:t xml:space="preserve">and fill in the blanks with the dollar amounts from the insurance risk assessment </w:t>
      </w:r>
      <w:r w:rsidRPr="00550878">
        <w:t xml:space="preserve">only when it is required by the </w:t>
      </w:r>
      <w:r w:rsidR="003C1DD0" w:rsidRPr="00550878">
        <w:t xml:space="preserve">insurance </w:t>
      </w:r>
      <w:r w:rsidRPr="00550878">
        <w:t>risk assessment, otherwise delete it.)</w:t>
      </w:r>
    </w:p>
    <w:p w14:paraId="3156185F" w14:textId="77777777" w:rsidR="002A2CAA" w:rsidRPr="00550878" w:rsidRDefault="002A2CAA">
      <w:pPr>
        <w:tabs>
          <w:tab w:val="right" w:pos="5220"/>
          <w:tab w:val="right" w:pos="8190"/>
        </w:tabs>
        <w:suppressAutoHyphens/>
        <w:rPr>
          <w:rFonts w:cs="Arial"/>
        </w:rPr>
      </w:pPr>
    </w:p>
    <w:p w14:paraId="4EF1C090" w14:textId="77777777" w:rsidR="002A2CAA" w:rsidRPr="00550878" w:rsidRDefault="002A2CAA">
      <w:pPr>
        <w:tabs>
          <w:tab w:val="right" w:pos="5220"/>
          <w:tab w:val="right" w:pos="8190"/>
        </w:tabs>
        <w:suppressAutoHyphens/>
        <w:rPr>
          <w:rFonts w:cs="Arial"/>
        </w:rPr>
      </w:pPr>
      <w:r w:rsidRPr="00550878">
        <w:rPr>
          <w:rFonts w:cs="Arial"/>
        </w:rPr>
        <w:t>Pollution Liability</w:t>
      </w:r>
      <w:r w:rsidRPr="00550878">
        <w:rPr>
          <w:rFonts w:cs="Arial"/>
        </w:rPr>
        <w:tab/>
        <w:t>$_____________</w:t>
      </w:r>
      <w:r w:rsidRPr="00550878">
        <w:rPr>
          <w:rFonts w:cs="Arial"/>
        </w:rPr>
        <w:tab/>
        <w:t>$____________</w:t>
      </w:r>
    </w:p>
    <w:p w14:paraId="2B753C2A" w14:textId="77777777" w:rsidR="002A2CAA" w:rsidRPr="00550878" w:rsidRDefault="002A2CAA">
      <w:pPr>
        <w:tabs>
          <w:tab w:val="right" w:pos="5220"/>
          <w:tab w:val="right" w:pos="8190"/>
        </w:tabs>
        <w:suppressAutoHyphens/>
        <w:rPr>
          <w:rFonts w:cs="Arial"/>
        </w:rPr>
      </w:pPr>
    </w:p>
    <w:p w14:paraId="4B91E7A8" w14:textId="4905184A" w:rsidR="002A2CAA" w:rsidRPr="00550878" w:rsidRDefault="002A2CAA" w:rsidP="007030BD">
      <w:pPr>
        <w:pStyle w:val="Instructions-Indented"/>
      </w:pPr>
      <w:r w:rsidRPr="00550878">
        <w:t xml:space="preserve">(Include one or both of the following bullets only when they are required by the </w:t>
      </w:r>
      <w:r w:rsidR="003C1DD0" w:rsidRPr="00550878">
        <w:t xml:space="preserve">insurance </w:t>
      </w:r>
      <w:r w:rsidRPr="00550878">
        <w:t>risk assessment. Delete them if they are not required.)</w:t>
      </w:r>
    </w:p>
    <w:p w14:paraId="3770EE0D" w14:textId="77777777" w:rsidR="002A2CAA" w:rsidRPr="00550878" w:rsidRDefault="002A2CAA">
      <w:pPr>
        <w:tabs>
          <w:tab w:val="right" w:pos="5220"/>
          <w:tab w:val="right" w:pos="8190"/>
        </w:tabs>
        <w:suppressAutoHyphens/>
        <w:rPr>
          <w:rFonts w:cs="Arial"/>
        </w:rPr>
      </w:pPr>
    </w:p>
    <w:p w14:paraId="02693049" w14:textId="77777777" w:rsidR="002A2CAA" w:rsidRPr="00550878" w:rsidRDefault="002A2CAA" w:rsidP="007030BD">
      <w:pPr>
        <w:pStyle w:val="Bullet1"/>
      </w:pPr>
      <w:r w:rsidRPr="00550878">
        <w:t>With Asbestos Liability Endorsement or separate coverage</w:t>
      </w:r>
    </w:p>
    <w:p w14:paraId="186DFF8B" w14:textId="77777777" w:rsidR="002A2CAA" w:rsidRPr="00550878" w:rsidRDefault="002A2CAA" w:rsidP="007030BD">
      <w:pPr>
        <w:pStyle w:val="Bullet1-After1st"/>
      </w:pPr>
      <w:r w:rsidRPr="00550878">
        <w:t>With Lead Liability Endorsement or separate coverage</w:t>
      </w:r>
    </w:p>
    <w:p w14:paraId="4EF1329E" w14:textId="77777777" w:rsidR="002A2CAA" w:rsidRPr="00550878" w:rsidRDefault="002A2CAA">
      <w:pPr>
        <w:tabs>
          <w:tab w:val="right" w:pos="5220"/>
          <w:tab w:val="center" w:pos="7560"/>
        </w:tabs>
        <w:suppressAutoHyphens/>
        <w:rPr>
          <w:rFonts w:cs="Arial"/>
        </w:rPr>
      </w:pPr>
    </w:p>
    <w:p w14:paraId="162FADF2" w14:textId="6381B396" w:rsidR="002A2CAA" w:rsidRPr="00550878" w:rsidRDefault="002A2CAA" w:rsidP="007030BD">
      <w:pPr>
        <w:pStyle w:val="Instructions-Indented"/>
      </w:pPr>
      <w:r w:rsidRPr="00550878">
        <w:t xml:space="preserve">(Include the following commercial automobile liability with pollution liability item </w:t>
      </w:r>
      <w:r w:rsidR="002A2380" w:rsidRPr="00550878">
        <w:t xml:space="preserve">and fill in the blanks with the dollar amount from the insurance risk assessment  </w:t>
      </w:r>
      <w:r w:rsidRPr="00550878">
        <w:t xml:space="preserve">only when it is required by the </w:t>
      </w:r>
      <w:r w:rsidR="003C1DD0" w:rsidRPr="00550878">
        <w:t xml:space="preserve">insurance </w:t>
      </w:r>
      <w:r w:rsidRPr="00550878">
        <w:t>risk assessment, otherwise delete it.)</w:t>
      </w:r>
    </w:p>
    <w:p w14:paraId="3E30C886" w14:textId="77777777" w:rsidR="002A2CAA" w:rsidRPr="00550878" w:rsidRDefault="002A2CAA">
      <w:pPr>
        <w:tabs>
          <w:tab w:val="right" w:pos="5220"/>
          <w:tab w:val="center" w:pos="7560"/>
        </w:tabs>
        <w:suppressAutoHyphens/>
        <w:rPr>
          <w:rFonts w:cs="Arial"/>
        </w:rPr>
      </w:pPr>
    </w:p>
    <w:p w14:paraId="70898B94" w14:textId="77777777" w:rsidR="002A2CAA" w:rsidRPr="00550878" w:rsidRDefault="002A2CAA">
      <w:pPr>
        <w:tabs>
          <w:tab w:val="right" w:pos="5220"/>
          <w:tab w:val="center" w:pos="7560"/>
        </w:tabs>
        <w:suppressAutoHyphens/>
        <w:rPr>
          <w:rFonts w:cs="Arial"/>
        </w:rPr>
      </w:pPr>
      <w:r w:rsidRPr="00550878">
        <w:rPr>
          <w:rFonts w:cs="Arial"/>
        </w:rPr>
        <w:t>Commercial Automobile Liability</w:t>
      </w:r>
    </w:p>
    <w:p w14:paraId="67BC90DE" w14:textId="77777777" w:rsidR="002A2CAA" w:rsidRPr="00550878" w:rsidRDefault="002A2CAA">
      <w:pPr>
        <w:tabs>
          <w:tab w:val="right" w:pos="5220"/>
          <w:tab w:val="center" w:pos="7560"/>
        </w:tabs>
        <w:suppressAutoHyphens/>
        <w:rPr>
          <w:rFonts w:cs="Arial"/>
        </w:rPr>
      </w:pPr>
      <w:r w:rsidRPr="00550878">
        <w:rPr>
          <w:rFonts w:cs="Arial"/>
        </w:rPr>
        <w:t>with Pollution Coverage</w:t>
      </w:r>
      <w:r w:rsidRPr="00550878">
        <w:rPr>
          <w:rFonts w:cs="Arial"/>
        </w:rPr>
        <w:tab/>
        <w:t>$_____________</w:t>
      </w:r>
      <w:r w:rsidRPr="00550878">
        <w:rPr>
          <w:rFonts w:cs="Arial"/>
        </w:rPr>
        <w:tab/>
        <w:t>(aggregate limit not required)</w:t>
      </w:r>
    </w:p>
    <w:p w14:paraId="480E8843" w14:textId="69921EC6" w:rsidR="002A2CAA" w:rsidRPr="00550878" w:rsidRDefault="002A2CAA">
      <w:pPr>
        <w:suppressAutoHyphens/>
        <w:rPr>
          <w:rFonts w:cs="Arial"/>
          <w:szCs w:val="22"/>
        </w:rPr>
      </w:pPr>
    </w:p>
    <w:p w14:paraId="729FA5B1" w14:textId="55AD7140" w:rsidR="00BB5A9D" w:rsidRPr="00550878" w:rsidRDefault="00BB5A9D" w:rsidP="00BB5A9D">
      <w:pPr>
        <w:pStyle w:val="Instructions-Indented"/>
      </w:pPr>
      <w:r w:rsidRPr="00550878">
        <w:t>(</w:t>
      </w:r>
      <w:r w:rsidR="00E52E9F">
        <w:t>Marine Coverage </w:t>
      </w:r>
      <w:r w:rsidR="00E52E9F">
        <w:noBreakHyphen/>
        <w:t> </w:t>
      </w:r>
      <w:r w:rsidR="00CD171C" w:rsidRPr="00550878">
        <w:t>Include the following marine liability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71A46691" w14:textId="77777777" w:rsidR="00BB5A9D" w:rsidRPr="00550878" w:rsidRDefault="00BB5A9D" w:rsidP="00BB5A9D">
      <w:pPr>
        <w:suppressAutoHyphens/>
        <w:rPr>
          <w:rFonts w:cs="Arial"/>
          <w:szCs w:val="22"/>
        </w:rPr>
      </w:pPr>
    </w:p>
    <w:p w14:paraId="4AFFBED6" w14:textId="364508F6" w:rsidR="00BB5A9D" w:rsidRPr="00550878" w:rsidRDefault="00BB5A9D" w:rsidP="00F86C71">
      <w:r w:rsidRPr="00550878">
        <w:t>Marine Liability insurance with a minimum limit of $______________ per occurrence for bodily injury and property damage is required</w:t>
      </w:r>
      <w:r w:rsidR="00F86C71" w:rsidRPr="00550878">
        <w:t>.</w:t>
      </w:r>
    </w:p>
    <w:p w14:paraId="504902D0" w14:textId="77777777" w:rsidR="00BB5A9D" w:rsidRPr="00550878" w:rsidRDefault="00BB5A9D" w:rsidP="00BB5A9D">
      <w:pPr>
        <w:suppressAutoHyphens/>
        <w:rPr>
          <w:rFonts w:cs="Arial"/>
          <w:szCs w:val="22"/>
        </w:rPr>
      </w:pPr>
    </w:p>
    <w:p w14:paraId="74B56A25" w14:textId="316DB6D2" w:rsidR="00BB5A9D" w:rsidRPr="00550878" w:rsidRDefault="00BB5A9D" w:rsidP="00BB5A9D">
      <w:pPr>
        <w:pStyle w:val="Instructions-Indented"/>
      </w:pPr>
      <w:r w:rsidRPr="00550878">
        <w:t>(</w:t>
      </w:r>
      <w:r w:rsidR="00E52E9F">
        <w:t>Marine Coverage </w:t>
      </w:r>
      <w:r w:rsidR="00E52E9F">
        <w:noBreakHyphen/>
        <w:t> </w:t>
      </w:r>
      <w:r w:rsidR="00CD171C" w:rsidRPr="00550878">
        <w:t>Include the following protection and indemnity insurance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6EB5FB5C" w14:textId="77777777" w:rsidR="00BB5A9D" w:rsidRPr="00550878" w:rsidRDefault="00BB5A9D" w:rsidP="00BB5A9D">
      <w:pPr>
        <w:suppressAutoHyphens/>
        <w:rPr>
          <w:rFonts w:cs="Arial"/>
          <w:szCs w:val="22"/>
        </w:rPr>
      </w:pPr>
    </w:p>
    <w:p w14:paraId="5678E43E" w14:textId="204DA0C9" w:rsidR="00BB5A9D" w:rsidRPr="00550878" w:rsidRDefault="00BB5A9D" w:rsidP="00F86C71">
      <w:r w:rsidRPr="00550878">
        <w:t xml:space="preserve">Protection and Indemnity Insurance coverage shall be evidenced on the SP-23 form or equivalent, including, by endorsement or otherwise, collision liability, tower’s liability, specialist operations, and liability for seepage, pollution, </w:t>
      </w:r>
      <w:proofErr w:type="gramStart"/>
      <w:r w:rsidRPr="00550878">
        <w:t>containment</w:t>
      </w:r>
      <w:proofErr w:type="gramEnd"/>
      <w:r w:rsidRPr="00550878">
        <w:t xml:space="preserve"> and cleanup, with extensions for marine contractual liability, with a minimum limit of liability of $______________.</w:t>
      </w:r>
    </w:p>
    <w:p w14:paraId="76D9070C" w14:textId="77777777" w:rsidR="00BB5A9D" w:rsidRPr="00550878" w:rsidRDefault="00BB5A9D" w:rsidP="00BB5A9D">
      <w:pPr>
        <w:suppressAutoHyphens/>
        <w:rPr>
          <w:rFonts w:cs="Arial"/>
          <w:szCs w:val="22"/>
        </w:rPr>
      </w:pPr>
    </w:p>
    <w:p w14:paraId="7EF0401B" w14:textId="2C5DB4CF" w:rsidR="00BB5A9D" w:rsidRPr="00550878" w:rsidRDefault="00BB5A9D" w:rsidP="00BB5A9D">
      <w:pPr>
        <w:pStyle w:val="Instructions-Indented"/>
      </w:pPr>
      <w:r w:rsidRPr="00550878">
        <w:t>(</w:t>
      </w:r>
      <w:r w:rsidR="00E52E9F">
        <w:t>Marine Coverage </w:t>
      </w:r>
      <w:r w:rsidR="00E52E9F">
        <w:noBreakHyphen/>
        <w:t> </w:t>
      </w:r>
      <w:r w:rsidR="00CD171C" w:rsidRPr="00550878">
        <w:t>Include the following pollution liability insurance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61D8499D" w14:textId="77777777" w:rsidR="00BB5A9D" w:rsidRPr="00550878" w:rsidRDefault="00BB5A9D" w:rsidP="00BB5A9D">
      <w:pPr>
        <w:suppressAutoHyphens/>
        <w:rPr>
          <w:rFonts w:cs="Arial"/>
          <w:szCs w:val="22"/>
        </w:rPr>
      </w:pPr>
    </w:p>
    <w:p w14:paraId="418CE4FA" w14:textId="52520125" w:rsidR="00BB5A9D" w:rsidRPr="00550878" w:rsidRDefault="00BB5A9D" w:rsidP="00F86C71">
      <w:r w:rsidRPr="00550878">
        <w:lastRenderedPageBreak/>
        <w:t>Pollution Liability Insurance</w:t>
      </w:r>
      <w:r w:rsidR="009379CA" w:rsidRPr="00550878">
        <w:t> - W</w:t>
      </w:r>
      <w:r w:rsidRPr="00550878">
        <w:t>ith a minimum limit of $______________, if pollution coverage is provided outside of a P&amp;I Club entry or outside of Protection and Indemnity Insurance coverage evidenced o</w:t>
      </w:r>
      <w:r w:rsidR="00F86C71" w:rsidRPr="00550878">
        <w:t>n the SP-23 form or equivalent.</w:t>
      </w:r>
    </w:p>
    <w:p w14:paraId="6EA009B0" w14:textId="68E38F1E" w:rsidR="00BB5A9D" w:rsidRDefault="00BB5A9D" w:rsidP="00BB5A9D">
      <w:pPr>
        <w:suppressAutoHyphens/>
        <w:rPr>
          <w:rFonts w:cs="Arial"/>
          <w:szCs w:val="22"/>
        </w:rPr>
      </w:pPr>
    </w:p>
    <w:p w14:paraId="7CF673C9" w14:textId="2348F921" w:rsidR="00585B42" w:rsidRDefault="00585B42" w:rsidP="00585B42">
      <w:pPr>
        <w:pStyle w:val="Instructions-Indented"/>
      </w:pPr>
      <w:r w:rsidRPr="00550878">
        <w:t>(Use the following subsection .70(</w:t>
      </w:r>
      <w:r>
        <w:t>d</w:t>
      </w:r>
      <w:r w:rsidRPr="00550878">
        <w:t>) when Project management or inspection duties are performed by other than ODOT forces. Fill in the blanks. Delete "(</w:t>
      </w:r>
      <w:r w:rsidRPr="00585B42">
        <w:t>s</w:t>
      </w:r>
      <w:r w:rsidRPr="00550878">
        <w:t>)" or parentheses as applicable.)</w:t>
      </w:r>
    </w:p>
    <w:p w14:paraId="7A6510E1" w14:textId="77777777" w:rsidR="00585B42" w:rsidRPr="00550878" w:rsidRDefault="00585B42" w:rsidP="00BB5A9D">
      <w:pPr>
        <w:suppressAutoHyphens/>
        <w:rPr>
          <w:rFonts w:cs="Arial"/>
          <w:szCs w:val="22"/>
        </w:rPr>
      </w:pPr>
    </w:p>
    <w:p w14:paraId="01CA607E" w14:textId="2A9FD414" w:rsidR="00C511FA" w:rsidRPr="00550878" w:rsidRDefault="00F86C71" w:rsidP="00964BB9">
      <w:r w:rsidRPr="00550878">
        <w:rPr>
          <w:b/>
        </w:rPr>
        <w:t>00170.70</w:t>
      </w:r>
      <w:r w:rsidR="003C1DD0" w:rsidRPr="00550878">
        <w:rPr>
          <w:b/>
        </w:rPr>
        <w:t>(d)  Additional Insured</w:t>
      </w:r>
      <w:r w:rsidR="003C1DD0" w:rsidRPr="00550878">
        <w:t> </w:t>
      </w:r>
      <w:r w:rsidR="00524746" w:rsidRPr="00550878">
        <w:noBreakHyphen/>
      </w:r>
      <w:r w:rsidR="003C1DD0" w:rsidRPr="00550878">
        <w:t> </w:t>
      </w:r>
      <w:r w:rsidR="00964BB9" w:rsidRPr="00550878" w:rsidDel="00964BB9">
        <w:rPr>
          <w:szCs w:val="22"/>
        </w:rPr>
        <w:t xml:space="preserve"> </w:t>
      </w:r>
    </w:p>
    <w:p w14:paraId="2C4645B7" w14:textId="77777777" w:rsidR="00C511FA" w:rsidRPr="00550878" w:rsidRDefault="00C511FA" w:rsidP="00F86C71"/>
    <w:p w14:paraId="0CF801AE" w14:textId="3F89C4A0" w:rsidR="00C511FA" w:rsidRPr="00550878" w:rsidRDefault="00C511FA" w:rsidP="00C511FA">
      <w:pPr>
        <w:pStyle w:val="Instructions-Indented"/>
      </w:pPr>
    </w:p>
    <w:p w14:paraId="4A63EF81" w14:textId="77777777" w:rsidR="00C511FA" w:rsidRPr="00550878" w:rsidRDefault="00C511FA" w:rsidP="00F86C71"/>
    <w:p w14:paraId="43604F94" w14:textId="34FF8A28" w:rsidR="003C1DD0" w:rsidRPr="00550878" w:rsidRDefault="00F86C71" w:rsidP="00F86C71">
      <w:r w:rsidRPr="00550878">
        <w:t xml:space="preserve">Add the following </w:t>
      </w:r>
      <w:r w:rsidR="000F6141" w:rsidRPr="00550878">
        <w:rPr>
          <w:rFonts w:cs="Arial"/>
        </w:rPr>
        <w:t>paragraph and bullet</w:t>
      </w:r>
      <w:r w:rsidR="000F6141" w:rsidRPr="00550878">
        <w:rPr>
          <w:rFonts w:cs="Arial"/>
          <w:b/>
          <w:i/>
          <w:color w:val="FF6600"/>
        </w:rPr>
        <w:t>(</w:t>
      </w:r>
      <w:r w:rsidR="000F6141" w:rsidRPr="00550878">
        <w:rPr>
          <w:rFonts w:cs="Arial"/>
        </w:rPr>
        <w:t>s</w:t>
      </w:r>
      <w:r w:rsidR="000F6141" w:rsidRPr="00550878">
        <w:rPr>
          <w:rFonts w:cs="Arial"/>
          <w:b/>
          <w:i/>
          <w:color w:val="FF6600"/>
        </w:rPr>
        <w:t xml:space="preserve">) </w:t>
      </w:r>
      <w:r w:rsidRPr="00550878">
        <w:t>to the end of this subsection:</w:t>
      </w:r>
    </w:p>
    <w:p w14:paraId="02D63D5B" w14:textId="77777777" w:rsidR="003C1DD0" w:rsidRPr="00550878" w:rsidRDefault="003C1DD0" w:rsidP="00BB5A9D">
      <w:pPr>
        <w:suppressAutoHyphens/>
        <w:rPr>
          <w:rFonts w:cs="Arial"/>
          <w:szCs w:val="22"/>
        </w:rPr>
      </w:pPr>
    </w:p>
    <w:p w14:paraId="39825C6F" w14:textId="77777777" w:rsidR="002A2CAA" w:rsidRPr="00550878" w:rsidRDefault="002A2CAA">
      <w:pPr>
        <w:suppressAutoHyphens/>
        <w:rPr>
          <w:rFonts w:cs="Arial"/>
        </w:rPr>
      </w:pPr>
      <w:r w:rsidRPr="00550878">
        <w:rPr>
          <w:rFonts w:cs="Arial"/>
        </w:rPr>
        <w:t>Add the following as Additional Insureds under the Contract:</w:t>
      </w:r>
    </w:p>
    <w:p w14:paraId="5920E7DD" w14:textId="77777777" w:rsidR="002A2CAA" w:rsidRPr="00550878" w:rsidRDefault="002A2CAA">
      <w:pPr>
        <w:suppressAutoHyphens/>
        <w:rPr>
          <w:rFonts w:cs="Arial"/>
          <w:szCs w:val="22"/>
        </w:rPr>
      </w:pPr>
    </w:p>
    <w:p w14:paraId="1CBE051A" w14:textId="2EB561C9" w:rsidR="003A21CB" w:rsidRPr="00550878" w:rsidRDefault="003A21CB" w:rsidP="003A21CB">
      <w:pPr>
        <w:pStyle w:val="Instructions-Indented"/>
      </w:pPr>
      <w:r w:rsidRPr="00550878">
        <w:t xml:space="preserve">(Use the following </w:t>
      </w:r>
      <w:r w:rsidR="00B14CE0" w:rsidRPr="00550878">
        <w:t xml:space="preserve">two bullets on a </w:t>
      </w:r>
      <w:proofErr w:type="gramStart"/>
      <w:r w:rsidR="00B14CE0" w:rsidRPr="00550878">
        <w:t>local agency projects</w:t>
      </w:r>
      <w:proofErr w:type="gramEnd"/>
      <w:r w:rsidR="00B14CE0" w:rsidRPr="00550878">
        <w:t xml:space="preserve"> when the city will be performing project management or inspection duties on the </w:t>
      </w:r>
      <w:r w:rsidR="00550878" w:rsidRPr="00550878">
        <w:t>P</w:t>
      </w:r>
      <w:r w:rsidR="00B14CE0" w:rsidRPr="00550878">
        <w:t xml:space="preserve">roject </w:t>
      </w:r>
      <w:r w:rsidR="00550878" w:rsidRPr="00550878">
        <w:t>S</w:t>
      </w:r>
      <w:r w:rsidR="00B14CE0" w:rsidRPr="00550878">
        <w:t>ite.)</w:t>
      </w:r>
    </w:p>
    <w:p w14:paraId="5E6BE572" w14:textId="77777777" w:rsidR="002A2CAA" w:rsidRPr="00550878" w:rsidRDefault="002A2CAA">
      <w:pPr>
        <w:pStyle w:val="Bullet1"/>
        <w:rPr>
          <w:rFonts w:cs="Arial"/>
        </w:rPr>
      </w:pPr>
      <w:r w:rsidRPr="00550878">
        <w:rPr>
          <w:rFonts w:cs="Arial"/>
        </w:rPr>
        <w:t xml:space="preserve">The </w:t>
      </w:r>
      <w:proofErr w:type="gramStart"/>
      <w:r w:rsidRPr="00550878">
        <w:rPr>
          <w:rFonts w:cs="Arial"/>
        </w:rPr>
        <w:t>City</w:t>
      </w:r>
      <w:proofErr w:type="gramEnd"/>
      <w:r w:rsidRPr="00550878">
        <w:rPr>
          <w:rFonts w:cs="Arial"/>
        </w:rPr>
        <w:t xml:space="preserve"> of ______________________ and its officers, agents, and employees</w:t>
      </w:r>
    </w:p>
    <w:p w14:paraId="6C4E3049" w14:textId="77777777" w:rsidR="002A2CAA" w:rsidRPr="00550878" w:rsidRDefault="002A2CAA" w:rsidP="007030BD">
      <w:pPr>
        <w:pStyle w:val="Bullet1-After1st"/>
      </w:pPr>
      <w:r w:rsidRPr="00550878">
        <w:t>______________________ City Council</w:t>
      </w:r>
    </w:p>
    <w:p w14:paraId="11E7466D" w14:textId="256B9DE8" w:rsidR="00B14CE0" w:rsidRPr="00550878" w:rsidRDefault="00B14CE0" w:rsidP="00B14CE0">
      <w:pPr>
        <w:pStyle w:val="Instructions-Indented"/>
      </w:pPr>
      <w:r w:rsidRPr="00550878">
        <w:t xml:space="preserve">(Use the following two bullets on a local agency project when the county will be performing project management or inspection duties on the </w:t>
      </w:r>
      <w:r w:rsidR="00550878" w:rsidRPr="00550878">
        <w:t>P</w:t>
      </w:r>
      <w:r w:rsidRPr="00550878">
        <w:t xml:space="preserve">roject </w:t>
      </w:r>
      <w:r w:rsidR="00550878" w:rsidRPr="00550878">
        <w:t>S</w:t>
      </w:r>
      <w:r w:rsidRPr="00550878">
        <w:t>ite.)</w:t>
      </w:r>
    </w:p>
    <w:p w14:paraId="0E9F539D" w14:textId="77777777" w:rsidR="002A2CAA" w:rsidRPr="00550878" w:rsidRDefault="002A2CAA" w:rsidP="007030BD">
      <w:pPr>
        <w:pStyle w:val="Bullet1-After1st"/>
      </w:pPr>
      <w:r w:rsidRPr="00550878">
        <w:t>______________________ County and its officers, agents, and employees</w:t>
      </w:r>
    </w:p>
    <w:p w14:paraId="11576184" w14:textId="77777777" w:rsidR="002A2CAA" w:rsidRPr="00550878" w:rsidRDefault="002A2CAA" w:rsidP="007030BD">
      <w:pPr>
        <w:pStyle w:val="Bullet1-After1st"/>
      </w:pPr>
      <w:r w:rsidRPr="00550878">
        <w:t>______________________ County Board of Commissioners</w:t>
      </w:r>
    </w:p>
    <w:p w14:paraId="7A52D500" w14:textId="1585B6BC" w:rsidR="00B14CE0" w:rsidRPr="00550878" w:rsidRDefault="00B14CE0" w:rsidP="00B14CE0">
      <w:pPr>
        <w:pStyle w:val="Instructions-Indented"/>
      </w:pPr>
      <w:r w:rsidRPr="00550878">
        <w:t xml:space="preserve">(Use the following bullet when a consultant will be performing project management or inspection duties on the </w:t>
      </w:r>
      <w:r w:rsidR="00550878" w:rsidRPr="00550878">
        <w:t>Project S</w:t>
      </w:r>
      <w:r w:rsidRPr="00550878">
        <w:t>ite.</w:t>
      </w:r>
    </w:p>
    <w:p w14:paraId="6044B043" w14:textId="77777777" w:rsidR="002A2CAA" w:rsidRPr="00550878" w:rsidRDefault="002A2CAA" w:rsidP="007030BD">
      <w:pPr>
        <w:pStyle w:val="Bullet1-After1st"/>
        <w:rPr>
          <w:u w:val="single"/>
        </w:rPr>
      </w:pPr>
      <w:r w:rsidRPr="00550878">
        <w:rPr>
          <w:u w:val="single"/>
        </w:rPr>
        <w:t>_______</w:t>
      </w:r>
      <w:r w:rsidRPr="00550878">
        <w:rPr>
          <w:sz w:val="16"/>
          <w:szCs w:val="16"/>
          <w:u w:val="single"/>
        </w:rPr>
        <w:t>(Consultant)</w:t>
      </w:r>
      <w:r w:rsidRPr="00550878">
        <w:rPr>
          <w:u w:val="single"/>
        </w:rPr>
        <w:t>_______________________</w:t>
      </w:r>
    </w:p>
    <w:p w14:paraId="730373EA" w14:textId="38F7B8A8" w:rsidR="00B14CE0" w:rsidRPr="00550878" w:rsidRDefault="00B14CE0" w:rsidP="00B14CE0">
      <w:pPr>
        <w:pStyle w:val="Instructions-Indented"/>
      </w:pPr>
      <w:r w:rsidRPr="00550878">
        <w:t xml:space="preserve">(Use the following bullet when a sub-consultant will be performing project management or inspection duties on the </w:t>
      </w:r>
      <w:r w:rsidR="00550878" w:rsidRPr="00550878">
        <w:t>Project S</w:t>
      </w:r>
      <w:r w:rsidRPr="00550878">
        <w:t>ite.</w:t>
      </w:r>
    </w:p>
    <w:p w14:paraId="338AE86D" w14:textId="6C6F8519" w:rsidR="00B14CE0" w:rsidRPr="00550878" w:rsidRDefault="00B14CE0" w:rsidP="00B14CE0">
      <w:pPr>
        <w:pStyle w:val="Bullet1-After1st"/>
        <w:rPr>
          <w:u w:val="single"/>
        </w:rPr>
      </w:pPr>
      <w:r w:rsidRPr="00550878">
        <w:rPr>
          <w:u w:val="single"/>
        </w:rPr>
        <w:t>_______</w:t>
      </w:r>
      <w:r w:rsidRPr="00550878">
        <w:rPr>
          <w:sz w:val="16"/>
          <w:szCs w:val="16"/>
          <w:u w:val="single"/>
        </w:rPr>
        <w:t>(Sub-consultant)</w:t>
      </w:r>
      <w:r w:rsidRPr="00550878">
        <w:rPr>
          <w:u w:val="single"/>
        </w:rPr>
        <w:t>_______________________</w:t>
      </w:r>
    </w:p>
    <w:p w14:paraId="462AD3BB" w14:textId="73A8C6B6" w:rsidR="002A2CAA" w:rsidRPr="00550878" w:rsidRDefault="002A2CAA">
      <w:pPr>
        <w:suppressAutoHyphens/>
        <w:rPr>
          <w:rFonts w:cs="Arial"/>
          <w:szCs w:val="22"/>
        </w:rPr>
      </w:pPr>
    </w:p>
    <w:p w14:paraId="74097B28" w14:textId="5DFD1137" w:rsidR="002A2CAA" w:rsidRPr="00550878" w:rsidRDefault="002A2CAA" w:rsidP="007030BD">
      <w:pPr>
        <w:pStyle w:val="Instructions-Indented"/>
      </w:pPr>
      <w:r w:rsidRPr="00550878">
        <w:t>(</w:t>
      </w:r>
      <w:r w:rsidR="00F70769" w:rsidRPr="00550878">
        <w:t>Use the following subsection .70(</w:t>
      </w:r>
      <w:r w:rsidR="00BE41F0" w:rsidRPr="00550878">
        <w:t>j</w:t>
      </w:r>
      <w:r w:rsidR="00F70769" w:rsidRPr="00550878">
        <w:t xml:space="preserve">) when Builder’s Risk is required. </w:t>
      </w:r>
      <w:r w:rsidR="002A2380" w:rsidRPr="00550878">
        <w:t>Fill in the blank with the dollar amount from the insurance risk assessment, or as provided by the Procurement Office Risk and Compliance Analyst.</w:t>
      </w:r>
      <w:r w:rsidRPr="00550878">
        <w:t>)</w:t>
      </w:r>
    </w:p>
    <w:p w14:paraId="2AC69FA6" w14:textId="77777777" w:rsidR="002A2CAA" w:rsidRPr="00550878" w:rsidRDefault="002A2CAA">
      <w:pPr>
        <w:suppressAutoHyphens/>
        <w:rPr>
          <w:rFonts w:cs="Arial"/>
          <w:szCs w:val="22"/>
        </w:rPr>
      </w:pPr>
    </w:p>
    <w:p w14:paraId="20E76F5C" w14:textId="25DFA2BF" w:rsidR="002A2CAA" w:rsidRPr="00550878" w:rsidRDefault="002A2CAA">
      <w:pPr>
        <w:suppressAutoHyphens/>
        <w:rPr>
          <w:rFonts w:cs="Arial"/>
        </w:rPr>
      </w:pPr>
      <w:r w:rsidRPr="00550878">
        <w:rPr>
          <w:rFonts w:cs="Arial"/>
          <w:b/>
          <w:bCs/>
          <w:szCs w:val="22"/>
        </w:rPr>
        <w:t>00170.70(</w:t>
      </w:r>
      <w:r w:rsidR="003C1DD0" w:rsidRPr="00550878">
        <w:rPr>
          <w:rFonts w:cs="Arial"/>
          <w:b/>
          <w:bCs/>
          <w:szCs w:val="22"/>
        </w:rPr>
        <w:t>j</w:t>
      </w:r>
      <w:r w:rsidRPr="00550878">
        <w:rPr>
          <w:rFonts w:cs="Arial"/>
          <w:b/>
          <w:bCs/>
          <w:szCs w:val="22"/>
        </w:rPr>
        <w:t>)  Builder</w:t>
      </w:r>
      <w:r w:rsidR="002A2380" w:rsidRPr="00550878">
        <w:rPr>
          <w:rFonts w:cs="Arial"/>
          <w:b/>
          <w:bCs/>
          <w:szCs w:val="22"/>
        </w:rPr>
        <w:t>’</w:t>
      </w:r>
      <w:r w:rsidRPr="00550878">
        <w:rPr>
          <w:rFonts w:cs="Arial"/>
          <w:b/>
          <w:bCs/>
          <w:szCs w:val="22"/>
        </w:rPr>
        <w:t>s Risk</w:t>
      </w:r>
      <w:r w:rsidRPr="00550878">
        <w:rPr>
          <w:rFonts w:cs="Arial"/>
        </w:rPr>
        <w:t> </w:t>
      </w:r>
      <w:r w:rsidR="00F86C71" w:rsidRPr="00550878">
        <w:rPr>
          <w:rFonts w:cs="Arial"/>
        </w:rPr>
        <w:t>–</w:t>
      </w:r>
      <w:r w:rsidRPr="00550878">
        <w:rPr>
          <w:rFonts w:cs="Arial"/>
        </w:rPr>
        <w:t> </w:t>
      </w:r>
      <w:r w:rsidR="00F86C71" w:rsidRPr="00550878">
        <w:rPr>
          <w:rFonts w:cs="Arial"/>
        </w:rPr>
        <w:t>Add the following to the end of this subsection:</w:t>
      </w:r>
    </w:p>
    <w:p w14:paraId="69A7DDE8" w14:textId="77777777" w:rsidR="002A2CAA" w:rsidRPr="00550878" w:rsidRDefault="002A2CAA">
      <w:pPr>
        <w:suppressAutoHyphens/>
        <w:rPr>
          <w:rFonts w:cs="Arial"/>
        </w:rPr>
      </w:pPr>
    </w:p>
    <w:p w14:paraId="6E02D7FF" w14:textId="0F733A5A" w:rsidR="002A2380" w:rsidRPr="00550878" w:rsidRDefault="002A2CAA">
      <w:pPr>
        <w:suppressAutoHyphens/>
        <w:rPr>
          <w:rFonts w:cs="Arial"/>
        </w:rPr>
      </w:pPr>
      <w:r w:rsidRPr="00550878">
        <w:rPr>
          <w:rFonts w:cs="Arial"/>
        </w:rPr>
        <w:t>Provide Builder</w:t>
      </w:r>
      <w:r w:rsidR="002A2380" w:rsidRPr="00550878">
        <w:rPr>
          <w:rFonts w:cs="Arial"/>
        </w:rPr>
        <w:t>’</w:t>
      </w:r>
      <w:r w:rsidRPr="00550878">
        <w:rPr>
          <w:rFonts w:cs="Arial"/>
        </w:rPr>
        <w:t xml:space="preserve">s Risk insurance for an amount equal to at least $___________. </w:t>
      </w:r>
    </w:p>
    <w:p w14:paraId="38C2139E" w14:textId="77777777" w:rsidR="002A2380" w:rsidRPr="00550878" w:rsidRDefault="002A2380">
      <w:pPr>
        <w:suppressAutoHyphens/>
        <w:rPr>
          <w:rFonts w:cs="Arial"/>
        </w:rPr>
      </w:pPr>
    </w:p>
    <w:p w14:paraId="312B57D5" w14:textId="3C9DC14A" w:rsidR="002A2380" w:rsidRPr="00550878" w:rsidRDefault="002A2380" w:rsidP="002A2380">
      <w:pPr>
        <w:pStyle w:val="Instructions-Indented"/>
      </w:pPr>
      <w:r w:rsidRPr="00550878">
        <w:t xml:space="preserve">(Use </w:t>
      </w:r>
      <w:r w:rsidR="00F70769" w:rsidRPr="00550878">
        <w:t>the following</w:t>
      </w:r>
      <w:r w:rsidRPr="00550878">
        <w:t xml:space="preserve"> sentence, when ODOT is not the owner of the building or Structure and fill in the blank with the owner. Except for the owner, do not make any additions to this sentence. If ODOT is the owner of the Structure, delete </w:t>
      </w:r>
      <w:r w:rsidR="000F6141" w:rsidRPr="00550878">
        <w:t>the following</w:t>
      </w:r>
      <w:r w:rsidRPr="00550878">
        <w:t xml:space="preserve"> sentence.)</w:t>
      </w:r>
    </w:p>
    <w:p w14:paraId="29B8A189" w14:textId="77777777" w:rsidR="002A2380" w:rsidRPr="00550878" w:rsidRDefault="002A2380">
      <w:pPr>
        <w:suppressAutoHyphens/>
        <w:rPr>
          <w:rFonts w:cs="Arial"/>
        </w:rPr>
      </w:pPr>
    </w:p>
    <w:p w14:paraId="67F9040A" w14:textId="2AE1BD63" w:rsidR="002A2CAA" w:rsidRPr="00550878" w:rsidRDefault="002A2CAA">
      <w:pPr>
        <w:suppressAutoHyphens/>
        <w:rPr>
          <w:rFonts w:cs="Arial"/>
        </w:rPr>
      </w:pPr>
      <w:r w:rsidRPr="00550878">
        <w:rPr>
          <w:rFonts w:cs="Arial"/>
        </w:rPr>
        <w:t>The policy shall include as loss payee, the Agency and ____</w:t>
      </w:r>
      <w:r w:rsidRPr="00550878">
        <w:rPr>
          <w:rFonts w:cs="Arial"/>
          <w:color w:val="000000"/>
          <w:sz w:val="16"/>
          <w:szCs w:val="16"/>
          <w:u w:val="single"/>
        </w:rPr>
        <w:t>(County or City Owner of Building)</w:t>
      </w:r>
      <w:r w:rsidRPr="00550878">
        <w:rPr>
          <w:rFonts w:cs="Arial"/>
        </w:rPr>
        <w:t>____.</w:t>
      </w:r>
    </w:p>
    <w:p w14:paraId="2901FA62" w14:textId="73667ADE" w:rsidR="00DA3E25" w:rsidRDefault="00DA3E25" w:rsidP="00DA3E25"/>
    <w:p w14:paraId="222F7E45" w14:textId="145E86D2" w:rsidR="00964BB9" w:rsidRPr="00550878" w:rsidRDefault="00964BB9" w:rsidP="00964BB9">
      <w:pPr>
        <w:pStyle w:val="Instructions-Indented"/>
      </w:pPr>
      <w:r w:rsidRPr="00550878">
        <w:t>(Use the following subsection .70(</w:t>
      </w:r>
      <w:r>
        <w:t>k</w:t>
      </w:r>
      <w:r w:rsidRPr="00550878">
        <w:t xml:space="preserve">) when Builder’s Risk </w:t>
      </w:r>
      <w:r w:rsidR="00585B42">
        <w:t xml:space="preserve">installation floater </w:t>
      </w:r>
      <w:r w:rsidRPr="00550878">
        <w:t>is required.</w:t>
      </w:r>
      <w:r>
        <w:t xml:space="preserve"> </w:t>
      </w:r>
      <w:r w:rsidRPr="00550878">
        <w:t xml:space="preserve">Fill in the blanks with the dollar amounts from the insurance risk </w:t>
      </w:r>
      <w:r w:rsidRPr="00550878">
        <w:lastRenderedPageBreak/>
        <w:t>assessment, or as provided by the Procurement Office Risk and Compliance Analyst.)</w:t>
      </w:r>
    </w:p>
    <w:p w14:paraId="3D848FCF" w14:textId="77777777" w:rsidR="00964BB9" w:rsidRPr="00550878" w:rsidRDefault="00964BB9" w:rsidP="00DA3E25"/>
    <w:p w14:paraId="44E1BC49" w14:textId="409D9B34" w:rsidR="00DA3E25" w:rsidRPr="00550878" w:rsidRDefault="00DA3E25" w:rsidP="00964BB9">
      <w:r w:rsidRPr="00550878">
        <w:rPr>
          <w:b/>
        </w:rPr>
        <w:t>00170.70(k)  Builder's Risk Installation Floater</w:t>
      </w:r>
      <w:r w:rsidRPr="00550878">
        <w:t> </w:t>
      </w:r>
      <w:r w:rsidRPr="00550878">
        <w:noBreakHyphen/>
        <w:t> </w:t>
      </w:r>
      <w:r w:rsidR="002329F2" w:rsidRPr="00550878">
        <w:rPr>
          <w:rFonts w:cs="Arial"/>
        </w:rPr>
        <w:t>Add the following to the end of this subsection:</w:t>
      </w:r>
    </w:p>
    <w:p w14:paraId="571CF003" w14:textId="7215D957" w:rsidR="002A2CAA" w:rsidRPr="00550878" w:rsidRDefault="002A2CAA">
      <w:pPr>
        <w:rPr>
          <w:rFonts w:cs="Arial"/>
        </w:rPr>
      </w:pPr>
    </w:p>
    <w:p w14:paraId="4B3FE494" w14:textId="59CEF108" w:rsidR="005219BD" w:rsidRPr="00550878" w:rsidRDefault="005219BD">
      <w:r w:rsidRPr="00550878">
        <w:t>Provide Builders’ Risk Installation Floater insurance for an amount equal to at least $______________.</w:t>
      </w:r>
    </w:p>
    <w:p w14:paraId="7113EAE5" w14:textId="77777777" w:rsidR="005219BD" w:rsidRPr="00550878" w:rsidRDefault="005219BD">
      <w:pPr>
        <w:rPr>
          <w:rFonts w:cs="Arial"/>
        </w:rPr>
      </w:pPr>
    </w:p>
    <w:p w14:paraId="382454E9" w14:textId="338484CD" w:rsidR="009632B9" w:rsidRPr="00550878" w:rsidRDefault="009632B9" w:rsidP="009632B9">
      <w:pPr>
        <w:pStyle w:val="Instructions-Indented"/>
      </w:pPr>
      <w:r w:rsidRPr="00550878">
        <w:t xml:space="preserve">(Use the following </w:t>
      </w:r>
      <w:r w:rsidR="00A411A5" w:rsidRPr="00550878">
        <w:t>subsection .72</w:t>
      </w:r>
      <w:r w:rsidR="006202E9" w:rsidRPr="00550878">
        <w:t xml:space="preserve"> </w:t>
      </w:r>
      <w:r w:rsidRPr="00550878">
        <w:t xml:space="preserve">only when project management is performed by other than ODOT forces. Fill in the blanks. Delete </w:t>
      </w:r>
      <w:r w:rsidR="00735DB9" w:rsidRPr="00550878">
        <w:t>"(</w:t>
      </w:r>
      <w:r w:rsidR="00735DB9" w:rsidRPr="00550878">
        <w:rPr>
          <w:b w:val="0"/>
          <w:i w:val="0"/>
        </w:rPr>
        <w:t>s</w:t>
      </w:r>
      <w:r w:rsidR="00735DB9" w:rsidRPr="00550878">
        <w:t>)" or parentheses as applicable</w:t>
      </w:r>
      <w:r w:rsidRPr="00550878">
        <w:t>.)</w:t>
      </w:r>
    </w:p>
    <w:p w14:paraId="3208D7D9" w14:textId="77777777" w:rsidR="003643E4" w:rsidRPr="00550878" w:rsidRDefault="003643E4" w:rsidP="00833CDA"/>
    <w:p w14:paraId="2294CBD2" w14:textId="0334CEA8" w:rsidR="002A2CAA" w:rsidRPr="00550878" w:rsidRDefault="00A411A5">
      <w:pPr>
        <w:rPr>
          <w:rFonts w:cs="Arial"/>
        </w:rPr>
      </w:pPr>
      <w:r w:rsidRPr="00550878">
        <w:rPr>
          <w:rFonts w:cs="Arial"/>
          <w:b/>
        </w:rPr>
        <w:t>00170.72  Indemnity/Hold Harmless</w:t>
      </w:r>
      <w:r w:rsidRPr="00550878">
        <w:rPr>
          <w:rFonts w:cs="Arial"/>
        </w:rPr>
        <w:t> - </w:t>
      </w:r>
      <w:r w:rsidR="002A2CAA" w:rsidRPr="00550878">
        <w:rPr>
          <w:rFonts w:cs="Arial"/>
        </w:rPr>
        <w:t>Add the following paragraph and bullet</w:t>
      </w:r>
      <w:r w:rsidR="00735DB9" w:rsidRPr="00550878">
        <w:rPr>
          <w:rFonts w:cs="Arial"/>
          <w:b/>
          <w:i/>
          <w:color w:val="FF6600"/>
        </w:rPr>
        <w:t>(</w:t>
      </w:r>
      <w:r w:rsidR="002A2CAA" w:rsidRPr="00550878">
        <w:rPr>
          <w:rFonts w:cs="Arial"/>
        </w:rPr>
        <w:t>s</w:t>
      </w:r>
      <w:r w:rsidR="00735DB9" w:rsidRPr="00550878">
        <w:rPr>
          <w:rFonts w:cs="Arial"/>
          <w:b/>
          <w:i/>
          <w:color w:val="FF6600"/>
        </w:rPr>
        <w:t>)</w:t>
      </w:r>
      <w:r w:rsidR="002A2CAA" w:rsidRPr="00550878">
        <w:rPr>
          <w:rFonts w:cs="Arial"/>
        </w:rPr>
        <w:t xml:space="preserve"> to the end of this subsection:</w:t>
      </w:r>
    </w:p>
    <w:p w14:paraId="415BF0D6" w14:textId="77777777" w:rsidR="002A2CAA" w:rsidRPr="00550878" w:rsidRDefault="002A2CAA">
      <w:pPr>
        <w:rPr>
          <w:rFonts w:cs="Arial"/>
        </w:rPr>
      </w:pPr>
    </w:p>
    <w:p w14:paraId="7F330865" w14:textId="77777777" w:rsidR="002A2CAA" w:rsidRPr="00550878" w:rsidRDefault="002A2CAA">
      <w:pPr>
        <w:rPr>
          <w:rFonts w:cs="Arial"/>
        </w:rPr>
      </w:pPr>
      <w:r w:rsidRPr="00550878">
        <w:rPr>
          <w:rFonts w:cs="Arial"/>
        </w:rPr>
        <w:t xml:space="preserve">Extend indemnity, </w:t>
      </w:r>
      <w:proofErr w:type="gramStart"/>
      <w:r w:rsidRPr="00550878">
        <w:rPr>
          <w:rFonts w:cs="Arial"/>
        </w:rPr>
        <w:t>defense</w:t>
      </w:r>
      <w:proofErr w:type="gramEnd"/>
      <w:r w:rsidRPr="00550878">
        <w:rPr>
          <w:rFonts w:cs="Arial"/>
        </w:rPr>
        <w:t xml:space="preserve"> and hold harmless to the Agency and the following:</w:t>
      </w:r>
    </w:p>
    <w:p w14:paraId="63D615E8" w14:textId="77777777" w:rsidR="002A2CAA" w:rsidRPr="00550878" w:rsidRDefault="002A2CAA">
      <w:pPr>
        <w:suppressAutoHyphens/>
        <w:rPr>
          <w:rFonts w:cs="Arial"/>
          <w:szCs w:val="22"/>
        </w:rPr>
      </w:pPr>
    </w:p>
    <w:p w14:paraId="3FC4F7FE" w14:textId="2B96D57F" w:rsidR="000A73B9" w:rsidRPr="00550878" w:rsidRDefault="000A73B9" w:rsidP="000A73B9">
      <w:pPr>
        <w:pStyle w:val="Instructions-Indented"/>
      </w:pPr>
      <w:r w:rsidRPr="00550878">
        <w:t xml:space="preserve">(Use the following two bullets on a </w:t>
      </w:r>
      <w:proofErr w:type="gramStart"/>
      <w:r w:rsidRPr="00550878">
        <w:t>local agency projects</w:t>
      </w:r>
      <w:proofErr w:type="gramEnd"/>
      <w:r w:rsidRPr="00550878">
        <w:t xml:space="preserve"> when the city will be performing project management or inspection duties on the </w:t>
      </w:r>
      <w:r w:rsidR="00550878" w:rsidRPr="00550878">
        <w:t>P</w:t>
      </w:r>
      <w:r w:rsidRPr="00550878">
        <w:t xml:space="preserve">roject </w:t>
      </w:r>
      <w:r w:rsidR="00550878" w:rsidRPr="00550878">
        <w:t>S</w:t>
      </w:r>
      <w:r w:rsidRPr="00550878">
        <w:t>ite.)</w:t>
      </w:r>
    </w:p>
    <w:p w14:paraId="271351DB" w14:textId="77777777" w:rsidR="002A2CAA" w:rsidRPr="00550878" w:rsidRDefault="002A2CAA">
      <w:pPr>
        <w:pStyle w:val="Bullet1"/>
        <w:rPr>
          <w:rFonts w:cs="Arial"/>
        </w:rPr>
      </w:pPr>
      <w:r w:rsidRPr="00550878">
        <w:rPr>
          <w:rFonts w:cs="Arial"/>
        </w:rPr>
        <w:t xml:space="preserve">The </w:t>
      </w:r>
      <w:proofErr w:type="gramStart"/>
      <w:r w:rsidRPr="00550878">
        <w:rPr>
          <w:rFonts w:cs="Arial"/>
        </w:rPr>
        <w:t>City</w:t>
      </w:r>
      <w:proofErr w:type="gramEnd"/>
      <w:r w:rsidRPr="00550878">
        <w:rPr>
          <w:rFonts w:cs="Arial"/>
        </w:rPr>
        <w:t xml:space="preserve"> of ______________________ and its officers, agents, and employees</w:t>
      </w:r>
    </w:p>
    <w:p w14:paraId="2B37F99B" w14:textId="77777777" w:rsidR="002A2CAA" w:rsidRPr="00550878" w:rsidRDefault="002A2CAA" w:rsidP="000C12EE">
      <w:pPr>
        <w:pStyle w:val="Bullet1-After1st"/>
      </w:pPr>
      <w:r w:rsidRPr="00550878">
        <w:t>______________________ City Council</w:t>
      </w:r>
    </w:p>
    <w:p w14:paraId="026AADF5" w14:textId="0945B2EB" w:rsidR="000A73B9" w:rsidRPr="00550878" w:rsidRDefault="000A73B9" w:rsidP="000A73B9">
      <w:pPr>
        <w:pStyle w:val="Instructions-Indented"/>
      </w:pPr>
      <w:r w:rsidRPr="00550878">
        <w:t xml:space="preserve">(Use the following two bullets on a local agency project when the county will be performing project management or inspection duties on the </w:t>
      </w:r>
      <w:r w:rsidR="00550878" w:rsidRPr="00550878">
        <w:t>P</w:t>
      </w:r>
      <w:r w:rsidRPr="00550878">
        <w:t xml:space="preserve">roject </w:t>
      </w:r>
      <w:r w:rsidR="00550878" w:rsidRPr="00550878">
        <w:t>S</w:t>
      </w:r>
      <w:r w:rsidRPr="00550878">
        <w:t>ite.)</w:t>
      </w:r>
    </w:p>
    <w:p w14:paraId="1D6F67E2" w14:textId="77777777" w:rsidR="002A2CAA" w:rsidRPr="00550878" w:rsidRDefault="002A2CAA" w:rsidP="000C12EE">
      <w:pPr>
        <w:pStyle w:val="Bullet1-After1st"/>
      </w:pPr>
      <w:r w:rsidRPr="00550878">
        <w:t>______________________ County and its officers, agents, and employees</w:t>
      </w:r>
    </w:p>
    <w:p w14:paraId="55F101E5" w14:textId="77777777" w:rsidR="002A2CAA" w:rsidRPr="00550878" w:rsidRDefault="002A2CAA" w:rsidP="000C12EE">
      <w:pPr>
        <w:pStyle w:val="Bullet1-After1st"/>
      </w:pPr>
      <w:r w:rsidRPr="00550878">
        <w:t>______________________ County Board of Commissioners</w:t>
      </w:r>
    </w:p>
    <w:p w14:paraId="052FC111" w14:textId="2895AE6F" w:rsidR="000A73B9" w:rsidRPr="00550878" w:rsidRDefault="000A73B9" w:rsidP="000A73B9">
      <w:pPr>
        <w:pStyle w:val="Instructions-Indented"/>
      </w:pPr>
      <w:r w:rsidRPr="00550878">
        <w:t xml:space="preserve">(Use the following bullet when a consultant will be performing project management or inspection duties on the </w:t>
      </w:r>
      <w:r w:rsidR="00550878" w:rsidRPr="00550878">
        <w:t>P</w:t>
      </w:r>
      <w:r w:rsidRPr="00550878">
        <w:t xml:space="preserve">roject </w:t>
      </w:r>
      <w:r w:rsidR="00550878" w:rsidRPr="00550878">
        <w:t>S</w:t>
      </w:r>
      <w:r w:rsidRPr="00550878">
        <w:t>ite.</w:t>
      </w:r>
    </w:p>
    <w:p w14:paraId="19E2A242" w14:textId="77777777" w:rsidR="002A2CAA" w:rsidRPr="00550878" w:rsidRDefault="002A2CAA" w:rsidP="000C12EE">
      <w:pPr>
        <w:pStyle w:val="Bullet1-After1st"/>
      </w:pPr>
      <w:r w:rsidRPr="00550878">
        <w:t>_______</w:t>
      </w:r>
      <w:r w:rsidRPr="00550878">
        <w:rPr>
          <w:sz w:val="16"/>
          <w:szCs w:val="16"/>
          <w:u w:val="single"/>
        </w:rPr>
        <w:t>(Include on the Project site Consultant only)</w:t>
      </w:r>
      <w:r w:rsidRPr="00550878">
        <w:t>___________</w:t>
      </w:r>
    </w:p>
    <w:p w14:paraId="08F507A4" w14:textId="3CE9A3E6" w:rsidR="000A73B9" w:rsidRPr="00550878" w:rsidRDefault="000A73B9" w:rsidP="000A73B9">
      <w:pPr>
        <w:pStyle w:val="Instructions-Indented"/>
      </w:pPr>
      <w:r w:rsidRPr="00550878">
        <w:t xml:space="preserve">(Use the following bullet when a sub-consultant will be performing project management or inspection duties on the </w:t>
      </w:r>
      <w:r w:rsidR="00550878" w:rsidRPr="00550878">
        <w:t>Project S</w:t>
      </w:r>
      <w:r w:rsidRPr="00550878">
        <w:t>ite.</w:t>
      </w:r>
    </w:p>
    <w:p w14:paraId="574D824C" w14:textId="29D71E7C" w:rsidR="000A73B9" w:rsidRPr="00550878" w:rsidRDefault="000A73B9" w:rsidP="000A73B9">
      <w:pPr>
        <w:pStyle w:val="Bullet1-After1st"/>
      </w:pPr>
      <w:r w:rsidRPr="00550878">
        <w:t>_______</w:t>
      </w:r>
      <w:r w:rsidRPr="00550878">
        <w:rPr>
          <w:sz w:val="16"/>
          <w:szCs w:val="16"/>
          <w:u w:val="single"/>
        </w:rPr>
        <w:t>(Sub-consultant)</w:t>
      </w:r>
      <w:r w:rsidRPr="00550878">
        <w:t>_______________________</w:t>
      </w:r>
    </w:p>
    <w:p w14:paraId="26777F51" w14:textId="28FB6091" w:rsidR="002A2CAA" w:rsidRPr="00550878" w:rsidRDefault="002A2CAA">
      <w:pPr>
        <w:rPr>
          <w:rFonts w:cs="Arial"/>
        </w:rPr>
      </w:pPr>
    </w:p>
    <w:p w14:paraId="515C08E3" w14:textId="77777777" w:rsidR="002A2CAA" w:rsidRPr="00550878" w:rsidRDefault="002A2CAA">
      <w:pPr>
        <w:rPr>
          <w:rFonts w:cs="Arial"/>
        </w:rPr>
      </w:pPr>
    </w:p>
    <w:sectPr w:rsidR="002A2CAA" w:rsidRPr="00550878">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16C8C" w14:textId="77777777" w:rsidR="00F8488D" w:rsidRDefault="00F8488D">
      <w:r>
        <w:separator/>
      </w:r>
    </w:p>
  </w:endnote>
  <w:endnote w:type="continuationSeparator" w:id="0">
    <w:p w14:paraId="288C7A10" w14:textId="77777777" w:rsidR="00F8488D" w:rsidRDefault="00F8488D">
      <w:r>
        <w:continuationSeparator/>
      </w:r>
    </w:p>
  </w:endnote>
  <w:endnote w:type="continuationNotice" w:id="1">
    <w:p w14:paraId="41F50D0B" w14:textId="77777777" w:rsidR="00F8488D" w:rsidRDefault="00F848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DCAB9" w14:textId="763C931F" w:rsidR="006E47DD" w:rsidRDefault="006E47DD">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8488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CC60D" w14:textId="77777777" w:rsidR="00F8488D" w:rsidRDefault="00F8488D">
      <w:r>
        <w:separator/>
      </w:r>
    </w:p>
  </w:footnote>
  <w:footnote w:type="continuationSeparator" w:id="0">
    <w:p w14:paraId="4713035D" w14:textId="77777777" w:rsidR="00F8488D" w:rsidRDefault="00F8488D">
      <w:r>
        <w:continuationSeparator/>
      </w:r>
    </w:p>
  </w:footnote>
  <w:footnote w:type="continuationNotice" w:id="1">
    <w:p w14:paraId="0463CE93" w14:textId="77777777" w:rsidR="00F8488D" w:rsidRDefault="00F848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06B8A" w14:textId="77777777" w:rsidR="004627E7" w:rsidRDefault="004627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28872848">
    <w:abstractNumId w:val="11"/>
  </w:num>
  <w:num w:numId="2" w16cid:durableId="1486630537">
    <w:abstractNumId w:val="2"/>
  </w:num>
  <w:num w:numId="3" w16cid:durableId="1903639179">
    <w:abstractNumId w:val="1"/>
  </w:num>
  <w:num w:numId="4" w16cid:durableId="682249833">
    <w:abstractNumId w:val="10"/>
  </w:num>
  <w:num w:numId="5" w16cid:durableId="1279066913">
    <w:abstractNumId w:val="15"/>
  </w:num>
  <w:num w:numId="6" w16cid:durableId="1428845243">
    <w:abstractNumId w:val="20"/>
  </w:num>
  <w:num w:numId="7" w16cid:durableId="827017744">
    <w:abstractNumId w:val="19"/>
  </w:num>
  <w:num w:numId="8" w16cid:durableId="239219055">
    <w:abstractNumId w:val="8"/>
  </w:num>
  <w:num w:numId="9" w16cid:durableId="928003780">
    <w:abstractNumId w:val="18"/>
  </w:num>
  <w:num w:numId="10" w16cid:durableId="278532149">
    <w:abstractNumId w:val="21"/>
  </w:num>
  <w:num w:numId="11" w16cid:durableId="1327513952">
    <w:abstractNumId w:val="6"/>
  </w:num>
  <w:num w:numId="12" w16cid:durableId="2003656858">
    <w:abstractNumId w:val="17"/>
  </w:num>
  <w:num w:numId="13" w16cid:durableId="29189317">
    <w:abstractNumId w:val="4"/>
  </w:num>
  <w:num w:numId="14" w16cid:durableId="1379822227">
    <w:abstractNumId w:val="9"/>
  </w:num>
  <w:num w:numId="15" w16cid:durableId="1670594263">
    <w:abstractNumId w:val="16"/>
  </w:num>
  <w:num w:numId="16" w16cid:durableId="976566090">
    <w:abstractNumId w:val="14"/>
  </w:num>
  <w:num w:numId="17" w16cid:durableId="2034764974">
    <w:abstractNumId w:val="5"/>
  </w:num>
  <w:num w:numId="18" w16cid:durableId="575171821">
    <w:abstractNumId w:val="22"/>
  </w:num>
  <w:num w:numId="19" w16cid:durableId="369231865">
    <w:abstractNumId w:val="0"/>
  </w:num>
  <w:num w:numId="20" w16cid:durableId="1867252288">
    <w:abstractNumId w:val="12"/>
  </w:num>
  <w:num w:numId="21" w16cid:durableId="326330271">
    <w:abstractNumId w:val="13"/>
  </w:num>
  <w:num w:numId="22" w16cid:durableId="1107000751">
    <w:abstractNumId w:val="3"/>
  </w:num>
  <w:num w:numId="23" w16cid:durableId="12316226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29D5"/>
    <w:rsid w:val="000164C8"/>
    <w:rsid w:val="00016A70"/>
    <w:rsid w:val="000574E4"/>
    <w:rsid w:val="00065E18"/>
    <w:rsid w:val="0008401B"/>
    <w:rsid w:val="000915F1"/>
    <w:rsid w:val="0009443B"/>
    <w:rsid w:val="0009502D"/>
    <w:rsid w:val="000A5DC5"/>
    <w:rsid w:val="000A73B9"/>
    <w:rsid w:val="000B0527"/>
    <w:rsid w:val="000B1FC0"/>
    <w:rsid w:val="000B2F28"/>
    <w:rsid w:val="000C12EE"/>
    <w:rsid w:val="000C3AB2"/>
    <w:rsid w:val="000D72FC"/>
    <w:rsid w:val="000D748F"/>
    <w:rsid w:val="000F0C4C"/>
    <w:rsid w:val="000F435B"/>
    <w:rsid w:val="000F6141"/>
    <w:rsid w:val="0011747B"/>
    <w:rsid w:val="0012109F"/>
    <w:rsid w:val="00124C33"/>
    <w:rsid w:val="00124C8D"/>
    <w:rsid w:val="00125435"/>
    <w:rsid w:val="00130558"/>
    <w:rsid w:val="001323FF"/>
    <w:rsid w:val="00132BE9"/>
    <w:rsid w:val="00133A26"/>
    <w:rsid w:val="001358DA"/>
    <w:rsid w:val="00137B4B"/>
    <w:rsid w:val="00167849"/>
    <w:rsid w:val="00182861"/>
    <w:rsid w:val="00187CE3"/>
    <w:rsid w:val="00192960"/>
    <w:rsid w:val="00192C12"/>
    <w:rsid w:val="001950E6"/>
    <w:rsid w:val="00197E2D"/>
    <w:rsid w:val="001A01BD"/>
    <w:rsid w:val="001A0F5E"/>
    <w:rsid w:val="001A2D49"/>
    <w:rsid w:val="001B41CF"/>
    <w:rsid w:val="001C35B3"/>
    <w:rsid w:val="001D0396"/>
    <w:rsid w:val="001D0AEC"/>
    <w:rsid w:val="001E35FE"/>
    <w:rsid w:val="001E4B8D"/>
    <w:rsid w:val="001F4804"/>
    <w:rsid w:val="001F6EFD"/>
    <w:rsid w:val="00211FF8"/>
    <w:rsid w:val="002318B1"/>
    <w:rsid w:val="002329F2"/>
    <w:rsid w:val="00237D8A"/>
    <w:rsid w:val="00263E81"/>
    <w:rsid w:val="00280162"/>
    <w:rsid w:val="00280620"/>
    <w:rsid w:val="0028437C"/>
    <w:rsid w:val="00293AB8"/>
    <w:rsid w:val="002954B8"/>
    <w:rsid w:val="00296907"/>
    <w:rsid w:val="002A2380"/>
    <w:rsid w:val="002A2CAA"/>
    <w:rsid w:val="002B09A0"/>
    <w:rsid w:val="002D26F8"/>
    <w:rsid w:val="002D29FC"/>
    <w:rsid w:val="002D5922"/>
    <w:rsid w:val="002D77E9"/>
    <w:rsid w:val="002E274B"/>
    <w:rsid w:val="002E56E0"/>
    <w:rsid w:val="002E7463"/>
    <w:rsid w:val="003016AC"/>
    <w:rsid w:val="00302FD9"/>
    <w:rsid w:val="00312FE2"/>
    <w:rsid w:val="00313841"/>
    <w:rsid w:val="003219FF"/>
    <w:rsid w:val="00337480"/>
    <w:rsid w:val="00340DF5"/>
    <w:rsid w:val="0034366A"/>
    <w:rsid w:val="0034475E"/>
    <w:rsid w:val="003643E4"/>
    <w:rsid w:val="003753EA"/>
    <w:rsid w:val="003763D3"/>
    <w:rsid w:val="00377501"/>
    <w:rsid w:val="003934ED"/>
    <w:rsid w:val="003A21CB"/>
    <w:rsid w:val="003A26D2"/>
    <w:rsid w:val="003A5DBD"/>
    <w:rsid w:val="003B596B"/>
    <w:rsid w:val="003C17E3"/>
    <w:rsid w:val="003C1DD0"/>
    <w:rsid w:val="003D50AC"/>
    <w:rsid w:val="003D700D"/>
    <w:rsid w:val="003E0D9E"/>
    <w:rsid w:val="003E5533"/>
    <w:rsid w:val="003E7BE3"/>
    <w:rsid w:val="003F2CC2"/>
    <w:rsid w:val="003F4475"/>
    <w:rsid w:val="003F622A"/>
    <w:rsid w:val="003F7E70"/>
    <w:rsid w:val="00413F78"/>
    <w:rsid w:val="004163F1"/>
    <w:rsid w:val="00417D2C"/>
    <w:rsid w:val="00423E48"/>
    <w:rsid w:val="004258E7"/>
    <w:rsid w:val="004317E4"/>
    <w:rsid w:val="00455F01"/>
    <w:rsid w:val="004627E7"/>
    <w:rsid w:val="00464E61"/>
    <w:rsid w:val="00482516"/>
    <w:rsid w:val="00483F12"/>
    <w:rsid w:val="00484C60"/>
    <w:rsid w:val="004B1171"/>
    <w:rsid w:val="004B23F5"/>
    <w:rsid w:val="004B3624"/>
    <w:rsid w:val="004C4C2A"/>
    <w:rsid w:val="004F09B2"/>
    <w:rsid w:val="004F2025"/>
    <w:rsid w:val="004F50D7"/>
    <w:rsid w:val="00500AFF"/>
    <w:rsid w:val="00504B43"/>
    <w:rsid w:val="005102F1"/>
    <w:rsid w:val="005118E5"/>
    <w:rsid w:val="005219BD"/>
    <w:rsid w:val="0052330B"/>
    <w:rsid w:val="00524746"/>
    <w:rsid w:val="00527825"/>
    <w:rsid w:val="00535EAD"/>
    <w:rsid w:val="005507EB"/>
    <w:rsid w:val="00550878"/>
    <w:rsid w:val="005569A6"/>
    <w:rsid w:val="005814EA"/>
    <w:rsid w:val="005816A0"/>
    <w:rsid w:val="00585B42"/>
    <w:rsid w:val="00594066"/>
    <w:rsid w:val="005A38F2"/>
    <w:rsid w:val="005C602C"/>
    <w:rsid w:val="005D32DB"/>
    <w:rsid w:val="005D3866"/>
    <w:rsid w:val="005E687E"/>
    <w:rsid w:val="00600656"/>
    <w:rsid w:val="0060195D"/>
    <w:rsid w:val="0060680E"/>
    <w:rsid w:val="00607905"/>
    <w:rsid w:val="006147E7"/>
    <w:rsid w:val="006163DB"/>
    <w:rsid w:val="006176FA"/>
    <w:rsid w:val="006202E9"/>
    <w:rsid w:val="00622618"/>
    <w:rsid w:val="006234EF"/>
    <w:rsid w:val="00630A9C"/>
    <w:rsid w:val="00636879"/>
    <w:rsid w:val="006400D7"/>
    <w:rsid w:val="00643301"/>
    <w:rsid w:val="00647620"/>
    <w:rsid w:val="00651B05"/>
    <w:rsid w:val="0065644A"/>
    <w:rsid w:val="00661B53"/>
    <w:rsid w:val="00662142"/>
    <w:rsid w:val="006779BF"/>
    <w:rsid w:val="0068448B"/>
    <w:rsid w:val="006903F4"/>
    <w:rsid w:val="00697F11"/>
    <w:rsid w:val="006A0A24"/>
    <w:rsid w:val="006A0F1E"/>
    <w:rsid w:val="006B6DE8"/>
    <w:rsid w:val="006C0F91"/>
    <w:rsid w:val="006C62C9"/>
    <w:rsid w:val="006E47DD"/>
    <w:rsid w:val="006F022B"/>
    <w:rsid w:val="006F4455"/>
    <w:rsid w:val="0070189C"/>
    <w:rsid w:val="007030BD"/>
    <w:rsid w:val="00723222"/>
    <w:rsid w:val="00727670"/>
    <w:rsid w:val="00727B3E"/>
    <w:rsid w:val="0073391A"/>
    <w:rsid w:val="00735DB9"/>
    <w:rsid w:val="00735F67"/>
    <w:rsid w:val="00736B2D"/>
    <w:rsid w:val="00743FEF"/>
    <w:rsid w:val="0074683B"/>
    <w:rsid w:val="00756FDB"/>
    <w:rsid w:val="007837A0"/>
    <w:rsid w:val="007914EF"/>
    <w:rsid w:val="0079456B"/>
    <w:rsid w:val="00795E08"/>
    <w:rsid w:val="007A1DA9"/>
    <w:rsid w:val="007B00AF"/>
    <w:rsid w:val="007B4490"/>
    <w:rsid w:val="007B4DEC"/>
    <w:rsid w:val="007B67BD"/>
    <w:rsid w:val="007C00D5"/>
    <w:rsid w:val="007C6AB2"/>
    <w:rsid w:val="007C6C05"/>
    <w:rsid w:val="007D436B"/>
    <w:rsid w:val="007D77C8"/>
    <w:rsid w:val="007E06CD"/>
    <w:rsid w:val="007E0A0D"/>
    <w:rsid w:val="007E0EAD"/>
    <w:rsid w:val="007F5A87"/>
    <w:rsid w:val="00803B45"/>
    <w:rsid w:val="008072C3"/>
    <w:rsid w:val="008116F6"/>
    <w:rsid w:val="00812114"/>
    <w:rsid w:val="0081534A"/>
    <w:rsid w:val="0082032B"/>
    <w:rsid w:val="00821980"/>
    <w:rsid w:val="00833CDA"/>
    <w:rsid w:val="008427A0"/>
    <w:rsid w:val="00846062"/>
    <w:rsid w:val="00854A27"/>
    <w:rsid w:val="008771B5"/>
    <w:rsid w:val="00886939"/>
    <w:rsid w:val="00887AC6"/>
    <w:rsid w:val="008919DF"/>
    <w:rsid w:val="008B7E59"/>
    <w:rsid w:val="008C1BDD"/>
    <w:rsid w:val="008C4B5A"/>
    <w:rsid w:val="008D48CC"/>
    <w:rsid w:val="008D633D"/>
    <w:rsid w:val="008F2632"/>
    <w:rsid w:val="008F6A12"/>
    <w:rsid w:val="00911391"/>
    <w:rsid w:val="00913AE2"/>
    <w:rsid w:val="00925C36"/>
    <w:rsid w:val="00931DA1"/>
    <w:rsid w:val="009379CA"/>
    <w:rsid w:val="00946353"/>
    <w:rsid w:val="00951C88"/>
    <w:rsid w:val="009632B9"/>
    <w:rsid w:val="009648C8"/>
    <w:rsid w:val="00964BB9"/>
    <w:rsid w:val="00970B8A"/>
    <w:rsid w:val="00986ED3"/>
    <w:rsid w:val="009A584F"/>
    <w:rsid w:val="009A76E7"/>
    <w:rsid w:val="009E6C54"/>
    <w:rsid w:val="009E711B"/>
    <w:rsid w:val="009F2DB0"/>
    <w:rsid w:val="009F38C3"/>
    <w:rsid w:val="009F7B5A"/>
    <w:rsid w:val="00A0685B"/>
    <w:rsid w:val="00A411A5"/>
    <w:rsid w:val="00A56D59"/>
    <w:rsid w:val="00A66A4E"/>
    <w:rsid w:val="00A84B82"/>
    <w:rsid w:val="00AA53A2"/>
    <w:rsid w:val="00AA684C"/>
    <w:rsid w:val="00AB3C3A"/>
    <w:rsid w:val="00AE2C9E"/>
    <w:rsid w:val="00AE69D5"/>
    <w:rsid w:val="00B0053B"/>
    <w:rsid w:val="00B102F1"/>
    <w:rsid w:val="00B117E5"/>
    <w:rsid w:val="00B14CE0"/>
    <w:rsid w:val="00B167E3"/>
    <w:rsid w:val="00B17CCA"/>
    <w:rsid w:val="00B251FF"/>
    <w:rsid w:val="00B274A7"/>
    <w:rsid w:val="00B30D92"/>
    <w:rsid w:val="00B31BBF"/>
    <w:rsid w:val="00B34702"/>
    <w:rsid w:val="00B37FDB"/>
    <w:rsid w:val="00B47B76"/>
    <w:rsid w:val="00B64D2B"/>
    <w:rsid w:val="00B66237"/>
    <w:rsid w:val="00B67610"/>
    <w:rsid w:val="00B75197"/>
    <w:rsid w:val="00BA4C42"/>
    <w:rsid w:val="00BB5A9D"/>
    <w:rsid w:val="00BE41F0"/>
    <w:rsid w:val="00BF1D57"/>
    <w:rsid w:val="00BF58EC"/>
    <w:rsid w:val="00C02CBE"/>
    <w:rsid w:val="00C03A0B"/>
    <w:rsid w:val="00C05436"/>
    <w:rsid w:val="00C062F9"/>
    <w:rsid w:val="00C0790F"/>
    <w:rsid w:val="00C1764C"/>
    <w:rsid w:val="00C2556B"/>
    <w:rsid w:val="00C334B3"/>
    <w:rsid w:val="00C511FA"/>
    <w:rsid w:val="00C6426D"/>
    <w:rsid w:val="00C930E8"/>
    <w:rsid w:val="00C96CBA"/>
    <w:rsid w:val="00CA7A19"/>
    <w:rsid w:val="00CB5C52"/>
    <w:rsid w:val="00CC536D"/>
    <w:rsid w:val="00CD171C"/>
    <w:rsid w:val="00CD1957"/>
    <w:rsid w:val="00CE022E"/>
    <w:rsid w:val="00CE4BD7"/>
    <w:rsid w:val="00D00753"/>
    <w:rsid w:val="00D34A92"/>
    <w:rsid w:val="00D3672B"/>
    <w:rsid w:val="00D41C88"/>
    <w:rsid w:val="00D4476C"/>
    <w:rsid w:val="00D44935"/>
    <w:rsid w:val="00D518A0"/>
    <w:rsid w:val="00D52C2D"/>
    <w:rsid w:val="00D54AAD"/>
    <w:rsid w:val="00D574E5"/>
    <w:rsid w:val="00D653BC"/>
    <w:rsid w:val="00D66B0A"/>
    <w:rsid w:val="00D7613A"/>
    <w:rsid w:val="00D77C95"/>
    <w:rsid w:val="00D91341"/>
    <w:rsid w:val="00DA3E25"/>
    <w:rsid w:val="00DA438C"/>
    <w:rsid w:val="00DB091F"/>
    <w:rsid w:val="00DB421E"/>
    <w:rsid w:val="00DC5DF2"/>
    <w:rsid w:val="00DF1B22"/>
    <w:rsid w:val="00E047AB"/>
    <w:rsid w:val="00E134E7"/>
    <w:rsid w:val="00E40BA2"/>
    <w:rsid w:val="00E4425B"/>
    <w:rsid w:val="00E519F0"/>
    <w:rsid w:val="00E52E9F"/>
    <w:rsid w:val="00E6083F"/>
    <w:rsid w:val="00E71EFF"/>
    <w:rsid w:val="00E7379B"/>
    <w:rsid w:val="00E821E1"/>
    <w:rsid w:val="00E83B7A"/>
    <w:rsid w:val="00E90C7E"/>
    <w:rsid w:val="00E966F4"/>
    <w:rsid w:val="00EA3438"/>
    <w:rsid w:val="00EA6884"/>
    <w:rsid w:val="00EC1702"/>
    <w:rsid w:val="00EC7682"/>
    <w:rsid w:val="00ED2F27"/>
    <w:rsid w:val="00ED524B"/>
    <w:rsid w:val="00EE27D8"/>
    <w:rsid w:val="00EE3859"/>
    <w:rsid w:val="00EE55CB"/>
    <w:rsid w:val="00F00557"/>
    <w:rsid w:val="00F02701"/>
    <w:rsid w:val="00F02F92"/>
    <w:rsid w:val="00F044C2"/>
    <w:rsid w:val="00F0453A"/>
    <w:rsid w:val="00F06E88"/>
    <w:rsid w:val="00F22F19"/>
    <w:rsid w:val="00F2762D"/>
    <w:rsid w:val="00F44053"/>
    <w:rsid w:val="00F44788"/>
    <w:rsid w:val="00F50202"/>
    <w:rsid w:val="00F5276B"/>
    <w:rsid w:val="00F70769"/>
    <w:rsid w:val="00F81FE1"/>
    <w:rsid w:val="00F8488D"/>
    <w:rsid w:val="00F86C71"/>
    <w:rsid w:val="00F90289"/>
    <w:rsid w:val="00F933C7"/>
    <w:rsid w:val="00FB5CAE"/>
    <w:rsid w:val="00FC068F"/>
    <w:rsid w:val="00FD58BF"/>
    <w:rsid w:val="00FE1D78"/>
    <w:rsid w:val="00FE2AE1"/>
    <w:rsid w:val="00FE5369"/>
    <w:rsid w:val="00FF1543"/>
    <w:rsid w:val="00FF2047"/>
    <w:rsid w:val="00FF3E78"/>
    <w:rsid w:val="00FF4F25"/>
    <w:rsid w:val="00FF62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A61D20"/>
  <w15:docId w15:val="{D7922331-0FC8-4BDE-BA71-EDA3EE579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B3624"/>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EC1702"/>
    <w:rPr>
      <w:sz w:val="16"/>
      <w:szCs w:val="16"/>
    </w:rPr>
  </w:style>
  <w:style w:type="paragraph" w:styleId="CommentText">
    <w:name w:val="annotation text"/>
    <w:basedOn w:val="Normal"/>
    <w:link w:val="CommentTextChar"/>
    <w:rsid w:val="00EC1702"/>
    <w:rPr>
      <w:sz w:val="20"/>
    </w:rPr>
  </w:style>
  <w:style w:type="character" w:customStyle="1" w:styleId="CommentTextChar">
    <w:name w:val="Comment Text Char"/>
    <w:basedOn w:val="DefaultParagraphFont"/>
    <w:link w:val="CommentText"/>
    <w:rsid w:val="00EC1702"/>
    <w:rPr>
      <w:rFonts w:ascii="Arial" w:hAnsi="Arial"/>
    </w:rPr>
  </w:style>
  <w:style w:type="paragraph" w:styleId="CommentSubject">
    <w:name w:val="annotation subject"/>
    <w:basedOn w:val="CommentText"/>
    <w:next w:val="CommentText"/>
    <w:link w:val="CommentSubjectChar"/>
    <w:rsid w:val="00EC1702"/>
    <w:rPr>
      <w:b/>
      <w:bCs/>
    </w:rPr>
  </w:style>
  <w:style w:type="character" w:customStyle="1" w:styleId="CommentSubjectChar">
    <w:name w:val="Comment Subject Char"/>
    <w:basedOn w:val="CommentTextChar"/>
    <w:link w:val="CommentSubject"/>
    <w:rsid w:val="00EC1702"/>
    <w:rPr>
      <w:rFonts w:ascii="Arial" w:hAnsi="Arial"/>
      <w:b/>
      <w:bCs/>
    </w:rPr>
  </w:style>
  <w:style w:type="paragraph" w:customStyle="1" w:styleId="Instructions-Center">
    <w:name w:val="Instructions - Center"/>
    <w:basedOn w:val="Instructions"/>
    <w:qFormat/>
    <w:rsid w:val="002D26F8"/>
    <w:pPr>
      <w:tabs>
        <w:tab w:val="left" w:pos="1260"/>
        <w:tab w:val="left" w:pos="1530"/>
      </w:tabs>
      <w:jc w:val="center"/>
    </w:pPr>
  </w:style>
  <w:style w:type="paragraph" w:customStyle="1" w:styleId="Listmaterials">
    <w:name w:val="List materials"/>
    <w:basedOn w:val="Normal"/>
    <w:next w:val="Normal"/>
    <w:link w:val="ListmaterialsChar"/>
    <w:qFormat/>
    <w:rsid w:val="00E519F0"/>
    <w:pPr>
      <w:tabs>
        <w:tab w:val="left" w:pos="1440"/>
        <w:tab w:val="right" w:leader="dot" w:pos="7200"/>
      </w:tabs>
    </w:pPr>
  </w:style>
  <w:style w:type="character" w:customStyle="1" w:styleId="ListmaterialsChar">
    <w:name w:val="List materials Char"/>
    <w:basedOn w:val="DefaultParagraphFont"/>
    <w:link w:val="Listmaterials"/>
    <w:rsid w:val="00E519F0"/>
    <w:rPr>
      <w:rFonts w:ascii="Arial" w:hAnsi="Arial"/>
      <w:sz w:val="22"/>
    </w:rPr>
  </w:style>
  <w:style w:type="paragraph" w:customStyle="1" w:styleId="Listpayment">
    <w:name w:val="List payment"/>
    <w:basedOn w:val="Normal"/>
    <w:next w:val="Normal"/>
    <w:link w:val="ListpaymentChar"/>
    <w:qFormat/>
    <w:rsid w:val="00E519F0"/>
    <w:pPr>
      <w:tabs>
        <w:tab w:val="right" w:pos="1440"/>
        <w:tab w:val="left" w:pos="1584"/>
        <w:tab w:val="center" w:leader="dot" w:pos="7200"/>
      </w:tabs>
    </w:pPr>
  </w:style>
  <w:style w:type="character" w:customStyle="1" w:styleId="ListpaymentChar">
    <w:name w:val="List payment Char"/>
    <w:basedOn w:val="DefaultParagraphFont"/>
    <w:link w:val="Listpayment"/>
    <w:rsid w:val="00E519F0"/>
    <w:rPr>
      <w:rFonts w:ascii="Arial" w:hAnsi="Arial"/>
      <w:sz w:val="22"/>
    </w:rPr>
  </w:style>
  <w:style w:type="paragraph" w:customStyle="1" w:styleId="Listpaymentheading">
    <w:name w:val="List payment heading"/>
    <w:basedOn w:val="Normal"/>
    <w:next w:val="Normal"/>
    <w:link w:val="ListpaymentheadingChar"/>
    <w:qFormat/>
    <w:rsid w:val="00E519F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519F0"/>
    <w:rPr>
      <w:rFonts w:ascii="Arial" w:hAnsi="Arial"/>
      <w:b/>
      <w:sz w:val="22"/>
    </w:rPr>
  </w:style>
  <w:style w:type="paragraph" w:styleId="Revision">
    <w:name w:val="Revision"/>
    <w:hidden/>
    <w:uiPriority w:val="99"/>
    <w:semiHidden/>
    <w:rsid w:val="007F5A8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008732">
      <w:bodyDiv w:val="1"/>
      <w:marLeft w:val="0"/>
      <w:marRight w:val="0"/>
      <w:marTop w:val="0"/>
      <w:marBottom w:val="0"/>
      <w:divBdr>
        <w:top w:val="none" w:sz="0" w:space="0" w:color="auto"/>
        <w:left w:val="none" w:sz="0" w:space="0" w:color="auto"/>
        <w:bottom w:val="none" w:sz="0" w:space="0" w:color="auto"/>
        <w:right w:val="none" w:sz="0" w:space="0" w:color="auto"/>
      </w:divBdr>
    </w:div>
    <w:div w:id="145779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DC66F0-0466-4871-B5FC-FD90F1F5643F}">
  <ds:schemaRefs>
    <ds:schemaRef ds:uri="http://schemas.openxmlformats.org/officeDocument/2006/bibliography"/>
  </ds:schemaRefs>
</ds:datastoreItem>
</file>

<file path=customXml/itemProps2.xml><?xml version="1.0" encoding="utf-8"?>
<ds:datastoreItem xmlns:ds="http://schemas.openxmlformats.org/officeDocument/2006/customXml" ds:itemID="{8669BCDD-F73A-4BDF-B067-E79F93F8030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a705576a-4b6e-4c9a-beab-8f3d7ddd6666"/>
    <ds:schemaRef ds:uri="http://www.w3.org/XML/1998/namespace"/>
    <ds:schemaRef ds:uri="http://purl.org/dc/dcmitype/"/>
  </ds:schemaRefs>
</ds:datastoreItem>
</file>

<file path=customXml/itemProps3.xml><?xml version="1.0" encoding="utf-8"?>
<ds:datastoreItem xmlns:ds="http://schemas.openxmlformats.org/officeDocument/2006/customXml" ds:itemID="{744DA9D3-D37C-4C93-8F29-531527E5A8C5}">
  <ds:schemaRefs>
    <ds:schemaRef ds:uri="http://schemas.microsoft.com/sharepoint/v3/contenttype/forms"/>
  </ds:schemaRefs>
</ds:datastoreItem>
</file>

<file path=customXml/itemProps4.xml><?xml version="1.0" encoding="utf-8"?>
<ds:datastoreItem xmlns:ds="http://schemas.openxmlformats.org/officeDocument/2006/customXml" ds:itemID="{411C5144-1281-4714-ACFE-604860C3D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427</TotalTime>
  <Pages>6</Pages>
  <Words>1913</Words>
  <Characters>11520</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SP00170</vt:lpstr>
    </vt:vector>
  </TitlesOfParts>
  <Company>Oregon Dept of Transportation</Company>
  <LinksUpToDate>false</LinksUpToDate>
  <CharactersWithSpaces>13407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SP00170</dc:title>
  <dc:subject>ODOT Specifications (2015)</dc:subject>
  <dc:creator>Proposed</dc:creator>
  <cp:lastModifiedBy>ODOT_Specs</cp:lastModifiedBy>
  <cp:revision>7</cp:revision>
  <cp:lastPrinted>2020-01-08T21:09:00Z</cp:lastPrinted>
  <dcterms:created xsi:type="dcterms:W3CDTF">2019-03-12T15:34:00Z</dcterms:created>
  <dcterms:modified xsi:type="dcterms:W3CDTF">2023-09-12T19:10:00Z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2023-09-12T19:10:16Z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97eb31f4-6cc4-4983-8597-e0fec0ad8c14</vt:lpwstr>
  </property>
  <property fmtid="{D5CDD505-2E9C-101B-9397-08002B2CF9AE}" pid="13" name="MSIP_Label_c9cf6fe3-5bce-446b-ad70-bd306593eea0_ContentBits">
    <vt:lpwstr>0</vt:lpwstr>
  </property>
</Properties>
</file>