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1834" w14:textId="6D69AF94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</w:t>
      </w:r>
      <w:r w:rsidR="009255B1">
        <w:t>4</w:t>
      </w:r>
      <w:r w:rsidR="00874211">
        <w:t xml:space="preserve"> Book</w:t>
      </w:r>
      <w:r w:rsidR="00874211" w:rsidRPr="00CA6613">
        <w:t>)</w:t>
      </w:r>
      <w:r w:rsidR="00874211" w:rsidRPr="00B212DB">
        <w:t xml:space="preserve"> </w:t>
      </w:r>
      <w:r w:rsidR="00874211">
        <w:tab/>
        <w:t>(Bidding on or after: 12</w:t>
      </w:r>
      <w:r w:rsidR="00874211" w:rsidRPr="006A72DF">
        <w:t>-01-</w:t>
      </w:r>
      <w:r w:rsidR="00874211">
        <w:t>2</w:t>
      </w:r>
      <w:r w:rsidR="009255B1">
        <w:t>3</w:t>
      </w:r>
    </w:p>
    <w:p w14:paraId="6A448232" w14:textId="4D551E4F" w:rsidR="003618BE" w:rsidRPr="00013E22" w:rsidRDefault="00874211" w:rsidP="00874211">
      <w:pPr>
        <w:pStyle w:val="SPTitle"/>
      </w:pPr>
      <w:r>
        <w:tab/>
        <w:t xml:space="preserve">Last updated: </w:t>
      </w:r>
      <w:r w:rsidR="00B30D86">
        <w:t>05-19</w:t>
      </w:r>
      <w:r>
        <w:t>-2</w:t>
      </w:r>
      <w:r w:rsidR="009255B1">
        <w:t>3</w:t>
      </w:r>
      <w:r>
        <w:t>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0C49396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4A3A543" w:rsidR="00134C11" w:rsidRPr="00013E22" w:rsidRDefault="003618BE" w:rsidP="003618BE">
      <w:r w:rsidRPr="00013E22">
        <w:t>Comply with Section 00197 of the Standard Specifications</w:t>
      </w:r>
      <w:r w:rsidR="00A5685A" w:rsidRPr="00013E22">
        <w:t>.</w:t>
      </w:r>
    </w:p>
    <w:p w14:paraId="3507BA5B" w14:textId="77777777" w:rsidR="009144FD" w:rsidRPr="00013E22" w:rsidRDefault="009144FD" w:rsidP="003618BE"/>
    <w:p w14:paraId="6D1C95F4" w14:textId="77777777" w:rsidR="009E39AB" w:rsidRPr="00013E22" w:rsidRDefault="009E39AB" w:rsidP="003618BE"/>
    <w:sectPr w:rsidR="009E39AB" w:rsidRPr="00013E2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2383" w14:textId="77777777" w:rsidR="00535BC2" w:rsidRDefault="00535BC2">
      <w:r>
        <w:separator/>
      </w:r>
    </w:p>
  </w:endnote>
  <w:endnote w:type="continuationSeparator" w:id="0">
    <w:p w14:paraId="1265E666" w14:textId="77777777" w:rsidR="00535BC2" w:rsidRDefault="0053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CC93" w14:textId="77777777" w:rsidR="00535BC2" w:rsidRDefault="00535BC2">
      <w:r>
        <w:separator/>
      </w:r>
    </w:p>
  </w:footnote>
  <w:footnote w:type="continuationSeparator" w:id="0">
    <w:p w14:paraId="5C37975B" w14:textId="77777777" w:rsidR="00535BC2" w:rsidRDefault="0053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2377790">
    <w:abstractNumId w:val="11"/>
  </w:num>
  <w:num w:numId="2" w16cid:durableId="1007487218">
    <w:abstractNumId w:val="2"/>
  </w:num>
  <w:num w:numId="3" w16cid:durableId="2090999241">
    <w:abstractNumId w:val="1"/>
  </w:num>
  <w:num w:numId="4" w16cid:durableId="457918078">
    <w:abstractNumId w:val="10"/>
  </w:num>
  <w:num w:numId="5" w16cid:durableId="666254677">
    <w:abstractNumId w:val="15"/>
  </w:num>
  <w:num w:numId="6" w16cid:durableId="1243761603">
    <w:abstractNumId w:val="20"/>
  </w:num>
  <w:num w:numId="7" w16cid:durableId="59210068">
    <w:abstractNumId w:val="19"/>
  </w:num>
  <w:num w:numId="8" w16cid:durableId="262035127">
    <w:abstractNumId w:val="8"/>
  </w:num>
  <w:num w:numId="9" w16cid:durableId="150022832">
    <w:abstractNumId w:val="18"/>
  </w:num>
  <w:num w:numId="10" w16cid:durableId="1522547003">
    <w:abstractNumId w:val="21"/>
  </w:num>
  <w:num w:numId="11" w16cid:durableId="957418728">
    <w:abstractNumId w:val="6"/>
  </w:num>
  <w:num w:numId="12" w16cid:durableId="1994484965">
    <w:abstractNumId w:val="17"/>
  </w:num>
  <w:num w:numId="13" w16cid:durableId="606619975">
    <w:abstractNumId w:val="4"/>
  </w:num>
  <w:num w:numId="14" w16cid:durableId="2059083923">
    <w:abstractNumId w:val="9"/>
  </w:num>
  <w:num w:numId="15" w16cid:durableId="1211503577">
    <w:abstractNumId w:val="16"/>
  </w:num>
  <w:num w:numId="16" w16cid:durableId="113641868">
    <w:abstractNumId w:val="14"/>
  </w:num>
  <w:num w:numId="17" w16cid:durableId="155462150">
    <w:abstractNumId w:val="5"/>
  </w:num>
  <w:num w:numId="18" w16cid:durableId="1613784873">
    <w:abstractNumId w:val="22"/>
  </w:num>
  <w:num w:numId="19" w16cid:durableId="301692140">
    <w:abstractNumId w:val="0"/>
  </w:num>
  <w:num w:numId="20" w16cid:durableId="1924873942">
    <w:abstractNumId w:val="12"/>
  </w:num>
  <w:num w:numId="21" w16cid:durableId="2141224486">
    <w:abstractNumId w:val="13"/>
  </w:num>
  <w:num w:numId="22" w16cid:durableId="351616880">
    <w:abstractNumId w:val="3"/>
  </w:num>
  <w:num w:numId="23" w16cid:durableId="1792748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A38CF"/>
    <w:rsid w:val="001D0AEC"/>
    <w:rsid w:val="00237D8A"/>
    <w:rsid w:val="00250AFB"/>
    <w:rsid w:val="00266557"/>
    <w:rsid w:val="0028437C"/>
    <w:rsid w:val="00291636"/>
    <w:rsid w:val="00294D62"/>
    <w:rsid w:val="002A2CAA"/>
    <w:rsid w:val="002C0515"/>
    <w:rsid w:val="002D77E9"/>
    <w:rsid w:val="002E56E0"/>
    <w:rsid w:val="00313841"/>
    <w:rsid w:val="0034366A"/>
    <w:rsid w:val="003618BE"/>
    <w:rsid w:val="003B596B"/>
    <w:rsid w:val="003B62E0"/>
    <w:rsid w:val="00412191"/>
    <w:rsid w:val="004317E4"/>
    <w:rsid w:val="00473EF3"/>
    <w:rsid w:val="00535BC2"/>
    <w:rsid w:val="0055093D"/>
    <w:rsid w:val="005569A6"/>
    <w:rsid w:val="00557332"/>
    <w:rsid w:val="00563954"/>
    <w:rsid w:val="005C602C"/>
    <w:rsid w:val="006003EA"/>
    <w:rsid w:val="006163DB"/>
    <w:rsid w:val="006234EF"/>
    <w:rsid w:val="00630A9C"/>
    <w:rsid w:val="00636879"/>
    <w:rsid w:val="006400D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32896"/>
    <w:rsid w:val="00747B6F"/>
    <w:rsid w:val="007914EF"/>
    <w:rsid w:val="007E0A0D"/>
    <w:rsid w:val="008072C3"/>
    <w:rsid w:val="00874211"/>
    <w:rsid w:val="008919DF"/>
    <w:rsid w:val="008B7E59"/>
    <w:rsid w:val="008C1BDD"/>
    <w:rsid w:val="008D1F69"/>
    <w:rsid w:val="009144FD"/>
    <w:rsid w:val="009255B1"/>
    <w:rsid w:val="00935806"/>
    <w:rsid w:val="00962CED"/>
    <w:rsid w:val="009A584F"/>
    <w:rsid w:val="009E39AB"/>
    <w:rsid w:val="00A0685B"/>
    <w:rsid w:val="00A41C3F"/>
    <w:rsid w:val="00A474AC"/>
    <w:rsid w:val="00A5685A"/>
    <w:rsid w:val="00AE2C9E"/>
    <w:rsid w:val="00B167E3"/>
    <w:rsid w:val="00B30D86"/>
    <w:rsid w:val="00B31BBF"/>
    <w:rsid w:val="00B55C7F"/>
    <w:rsid w:val="00B60B5B"/>
    <w:rsid w:val="00B97D68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91341"/>
    <w:rsid w:val="00DB091F"/>
    <w:rsid w:val="00E0660B"/>
    <w:rsid w:val="00E26977"/>
    <w:rsid w:val="00E52B05"/>
    <w:rsid w:val="00E71EFF"/>
    <w:rsid w:val="00E71F5F"/>
    <w:rsid w:val="00E81F48"/>
    <w:rsid w:val="00EC7D9E"/>
    <w:rsid w:val="00EE55CB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13</cp:revision>
  <cp:lastPrinted>2014-02-06T16:00:00Z</cp:lastPrinted>
  <dcterms:created xsi:type="dcterms:W3CDTF">2016-09-08T22:22:00Z</dcterms:created>
  <dcterms:modified xsi:type="dcterms:W3CDTF">2023-09-12T19:09:00Z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4db2fbf5-fcdf-479a-9a39-b137dc886820</vt:lpwstr>
  </property>
  <property fmtid="{D5CDD505-2E9C-101B-9397-08002B2CF9AE}" pid="12" name="MSIP_Label_c9cf6fe3-5bce-446b-ad70-bd306593eea0_ContentBits">
    <vt:lpwstr>0</vt:lpwstr>
  </property>
</Properties>
</file>