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0D69D" w14:textId="45EC96A2" w:rsidR="00E3194C" w:rsidRDefault="001D0AEC" w:rsidP="00E3194C">
      <w:pPr>
        <w:pStyle w:val="SPTitle"/>
      </w:pPr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r w:rsidR="00E3194C">
        <w:t>Special Provisions for the 202</w:t>
      </w:r>
      <w:r w:rsidR="00057EEE">
        <w:t>4</w:t>
      </w:r>
      <w:r w:rsidR="00E3194C">
        <w:t xml:space="preserve">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CA6437">
        <w:t>05</w:t>
      </w:r>
      <w:r w:rsidR="00E3194C" w:rsidRPr="006A72DF">
        <w:t>-01-</w:t>
      </w:r>
      <w:r w:rsidR="00E3194C">
        <w:t>2</w:t>
      </w:r>
      <w:r w:rsidR="00CA6437">
        <w:t>5</w:t>
      </w:r>
    </w:p>
    <w:p w14:paraId="5D908A70" w14:textId="31160609" w:rsidR="001D0AEC" w:rsidRPr="00CA6613" w:rsidRDefault="00E3194C" w:rsidP="00E3194C">
      <w:pPr>
        <w:pStyle w:val="SPTitle"/>
      </w:pPr>
      <w:r>
        <w:tab/>
        <w:t xml:space="preserve">Last updated: </w:t>
      </w:r>
      <w:r w:rsidR="00426D23">
        <w:t>0</w:t>
      </w:r>
      <w:r w:rsidR="00CA6437">
        <w:t>1</w:t>
      </w:r>
      <w:r w:rsidR="00426D23">
        <w:t>-1</w:t>
      </w:r>
      <w:r w:rsidR="00CA6437">
        <w:t>4</w:t>
      </w:r>
      <w:r>
        <w:t>-2</w:t>
      </w:r>
      <w:r w:rsidR="00CA6437">
        <w:t>5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  Reference to Websites</w:t>
      </w:r>
      <w:r w:rsidRPr="00CA6613">
        <w:t> - Add the following bullet list to the end of this subsection:</w:t>
      </w:r>
    </w:p>
    <w:p w14:paraId="63D0FBAA" w14:textId="77777777" w:rsidR="00C9649D" w:rsidRPr="00CA6613" w:rsidRDefault="00C9649D"/>
    <w:p w14:paraId="76325C2E" w14:textId="77777777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211E10">
      <w:pPr>
        <w:pStyle w:val="Bullet1-After1st"/>
        <w:numPr>
          <w:ilvl w:val="0"/>
          <w:numId w:val="0"/>
        </w:numPr>
        <w:ind w:left="576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9E25FC">
      <w:pPr>
        <w:pStyle w:val="Bullet1-After1st"/>
        <w:numPr>
          <w:ilvl w:val="0"/>
          <w:numId w:val="0"/>
        </w:numPr>
        <w:ind w:left="576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 w:hanging="288"/>
      </w:pPr>
    </w:p>
    <w:p w14:paraId="0F980A12" w14:textId="7531DD1E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>
        <w:t>www.oregontruckingonline.com/cf/MCAD/pubMetaEntry/restriction/</w:t>
      </w:r>
    </w:p>
    <w:p w14:paraId="29AF4EF4" w14:textId="77777777" w:rsidR="0088045D" w:rsidRPr="0088045D" w:rsidRDefault="0088045D" w:rsidP="0088045D"/>
    <w:p w14:paraId="2709E045" w14:textId="77777777" w:rsidR="00140D2A" w:rsidRPr="00CA6613" w:rsidRDefault="00140D2A" w:rsidP="00140D2A">
      <w:pPr>
        <w:pStyle w:val="Bullet1"/>
      </w:pPr>
      <w:r w:rsidRPr="00CA6613"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ED7B05">
      <w:pPr>
        <w:pStyle w:val="Bullet1-After1st"/>
        <w:numPr>
          <w:ilvl w:val="0"/>
          <w:numId w:val="0"/>
        </w:numPr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ED7B05">
      <w:pPr>
        <w:pStyle w:val="Bullet1-After1st"/>
        <w:numPr>
          <w:ilvl w:val="0"/>
          <w:numId w:val="0"/>
        </w:numPr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Pr="00CA6613" w:rsidRDefault="001D0AEC" w:rsidP="00ED7B05"/>
    <w:p w14:paraId="7E296103" w14:textId="77777777" w:rsidR="00F533D1" w:rsidRPr="00CA6613" w:rsidRDefault="00F533D1" w:rsidP="00BD3031"/>
    <w:sectPr w:rsidR="00F533D1" w:rsidRPr="00CA6613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5863AF" w14:textId="77777777" w:rsidR="00C05958" w:rsidRDefault="00C05958">
      <w:r>
        <w:separator/>
      </w:r>
    </w:p>
  </w:endnote>
  <w:endnote w:type="continuationSeparator" w:id="0">
    <w:p w14:paraId="200DC829" w14:textId="77777777" w:rsidR="00C05958" w:rsidRDefault="00C05958">
      <w:r>
        <w:continuationSeparator/>
      </w:r>
    </w:p>
  </w:endnote>
  <w:endnote w:type="continuationNotice" w:id="1">
    <w:p w14:paraId="4C07B37C" w14:textId="77777777" w:rsidR="00C05958" w:rsidRDefault="00C059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875" w14:textId="11DA2F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D7B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18A52" w14:textId="77777777" w:rsidR="00C05958" w:rsidRDefault="00C05958">
      <w:r>
        <w:separator/>
      </w:r>
    </w:p>
  </w:footnote>
  <w:footnote w:type="continuationSeparator" w:id="0">
    <w:p w14:paraId="46770C87" w14:textId="77777777" w:rsidR="00C05958" w:rsidRDefault="00C05958">
      <w:r>
        <w:continuationSeparator/>
      </w:r>
    </w:p>
  </w:footnote>
  <w:footnote w:type="continuationNotice" w:id="1">
    <w:p w14:paraId="0B96333B" w14:textId="77777777" w:rsidR="00C05958" w:rsidRDefault="00C059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0208195">
    <w:abstractNumId w:val="9"/>
  </w:num>
  <w:num w:numId="2" w16cid:durableId="781726165">
    <w:abstractNumId w:val="2"/>
  </w:num>
  <w:num w:numId="3" w16cid:durableId="456149186">
    <w:abstractNumId w:val="1"/>
  </w:num>
  <w:num w:numId="4" w16cid:durableId="958292656">
    <w:abstractNumId w:val="8"/>
  </w:num>
  <w:num w:numId="5" w16cid:durableId="478420807">
    <w:abstractNumId w:val="13"/>
  </w:num>
  <w:num w:numId="6" w16cid:durableId="1544437637">
    <w:abstractNumId w:val="18"/>
  </w:num>
  <w:num w:numId="7" w16cid:durableId="1035544354">
    <w:abstractNumId w:val="17"/>
  </w:num>
  <w:num w:numId="8" w16cid:durableId="461924252">
    <w:abstractNumId w:val="6"/>
  </w:num>
  <w:num w:numId="9" w16cid:durableId="808131474">
    <w:abstractNumId w:val="16"/>
  </w:num>
  <w:num w:numId="10" w16cid:durableId="899941452">
    <w:abstractNumId w:val="19"/>
  </w:num>
  <w:num w:numId="11" w16cid:durableId="740834930">
    <w:abstractNumId w:val="5"/>
  </w:num>
  <w:num w:numId="12" w16cid:durableId="28723304">
    <w:abstractNumId w:val="15"/>
  </w:num>
  <w:num w:numId="13" w16cid:durableId="1435906425">
    <w:abstractNumId w:val="3"/>
  </w:num>
  <w:num w:numId="14" w16cid:durableId="822623334">
    <w:abstractNumId w:val="7"/>
  </w:num>
  <w:num w:numId="15" w16cid:durableId="1257863700">
    <w:abstractNumId w:val="14"/>
  </w:num>
  <w:num w:numId="16" w16cid:durableId="460734765">
    <w:abstractNumId w:val="12"/>
  </w:num>
  <w:num w:numId="17" w16cid:durableId="1157039413">
    <w:abstractNumId w:val="4"/>
  </w:num>
  <w:num w:numId="18" w16cid:durableId="632561228">
    <w:abstractNumId w:val="20"/>
  </w:num>
  <w:num w:numId="19" w16cid:durableId="519248076">
    <w:abstractNumId w:val="0"/>
  </w:num>
  <w:num w:numId="20" w16cid:durableId="1806852791">
    <w:abstractNumId w:val="10"/>
  </w:num>
  <w:num w:numId="21" w16cid:durableId="1331518464">
    <w:abstractNumId w:val="11"/>
  </w:num>
  <w:num w:numId="22" w16cid:durableId="869684118">
    <w:abstractNumId w:val="3"/>
  </w:num>
  <w:num w:numId="23" w16cid:durableId="1894076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627B"/>
    <w:rsid w:val="00045C12"/>
    <w:rsid w:val="00057EEE"/>
    <w:rsid w:val="00081D60"/>
    <w:rsid w:val="00083B0A"/>
    <w:rsid w:val="00090424"/>
    <w:rsid w:val="000B0527"/>
    <w:rsid w:val="000B07F5"/>
    <w:rsid w:val="000B1706"/>
    <w:rsid w:val="000B68C6"/>
    <w:rsid w:val="000C5087"/>
    <w:rsid w:val="000D7243"/>
    <w:rsid w:val="000E4599"/>
    <w:rsid w:val="000F19C3"/>
    <w:rsid w:val="00140D2A"/>
    <w:rsid w:val="00154DAD"/>
    <w:rsid w:val="0016017C"/>
    <w:rsid w:val="00167939"/>
    <w:rsid w:val="00180DFB"/>
    <w:rsid w:val="0018129A"/>
    <w:rsid w:val="001D0AEC"/>
    <w:rsid w:val="00211E10"/>
    <w:rsid w:val="002351BC"/>
    <w:rsid w:val="00237D8A"/>
    <w:rsid w:val="002440D8"/>
    <w:rsid w:val="00253E09"/>
    <w:rsid w:val="002A15CB"/>
    <w:rsid w:val="002A500C"/>
    <w:rsid w:val="002A5433"/>
    <w:rsid w:val="002B64F9"/>
    <w:rsid w:val="002D0D2E"/>
    <w:rsid w:val="002D77E9"/>
    <w:rsid w:val="002E4CCC"/>
    <w:rsid w:val="002E55AB"/>
    <w:rsid w:val="00313841"/>
    <w:rsid w:val="0033602D"/>
    <w:rsid w:val="0034366A"/>
    <w:rsid w:val="00366A59"/>
    <w:rsid w:val="003751CE"/>
    <w:rsid w:val="00383415"/>
    <w:rsid w:val="003B596B"/>
    <w:rsid w:val="003B7128"/>
    <w:rsid w:val="003E0727"/>
    <w:rsid w:val="003F42C4"/>
    <w:rsid w:val="00404AC6"/>
    <w:rsid w:val="00426D23"/>
    <w:rsid w:val="00427014"/>
    <w:rsid w:val="0043099D"/>
    <w:rsid w:val="00443804"/>
    <w:rsid w:val="00453D87"/>
    <w:rsid w:val="004C5096"/>
    <w:rsid w:val="00505B9F"/>
    <w:rsid w:val="005569A6"/>
    <w:rsid w:val="00570A2C"/>
    <w:rsid w:val="005925F9"/>
    <w:rsid w:val="005A64B5"/>
    <w:rsid w:val="005C4832"/>
    <w:rsid w:val="005C602C"/>
    <w:rsid w:val="005C63A2"/>
    <w:rsid w:val="005F4E1D"/>
    <w:rsid w:val="0060316D"/>
    <w:rsid w:val="006163DB"/>
    <w:rsid w:val="00630A9C"/>
    <w:rsid w:val="006356B8"/>
    <w:rsid w:val="00636879"/>
    <w:rsid w:val="006554EE"/>
    <w:rsid w:val="0065644A"/>
    <w:rsid w:val="00662281"/>
    <w:rsid w:val="006745E3"/>
    <w:rsid w:val="00681FD3"/>
    <w:rsid w:val="0069676B"/>
    <w:rsid w:val="006A0F1E"/>
    <w:rsid w:val="006A323D"/>
    <w:rsid w:val="006D0025"/>
    <w:rsid w:val="006D01BF"/>
    <w:rsid w:val="006D4DF5"/>
    <w:rsid w:val="006D5880"/>
    <w:rsid w:val="006E3F49"/>
    <w:rsid w:val="0071656D"/>
    <w:rsid w:val="007240CA"/>
    <w:rsid w:val="007914EF"/>
    <w:rsid w:val="007E0A0D"/>
    <w:rsid w:val="007F7F32"/>
    <w:rsid w:val="00811969"/>
    <w:rsid w:val="00841B69"/>
    <w:rsid w:val="0088045D"/>
    <w:rsid w:val="008919DF"/>
    <w:rsid w:val="00892549"/>
    <w:rsid w:val="008B40DB"/>
    <w:rsid w:val="008B53E9"/>
    <w:rsid w:val="008B7E59"/>
    <w:rsid w:val="008D3FAD"/>
    <w:rsid w:val="00903578"/>
    <w:rsid w:val="0090744C"/>
    <w:rsid w:val="00935329"/>
    <w:rsid w:val="00974062"/>
    <w:rsid w:val="0097440B"/>
    <w:rsid w:val="009A11D4"/>
    <w:rsid w:val="009A584F"/>
    <w:rsid w:val="009E25FC"/>
    <w:rsid w:val="00A0685B"/>
    <w:rsid w:val="00A17B01"/>
    <w:rsid w:val="00A23872"/>
    <w:rsid w:val="00A31152"/>
    <w:rsid w:val="00A75B5E"/>
    <w:rsid w:val="00A80184"/>
    <w:rsid w:val="00AC5452"/>
    <w:rsid w:val="00AC7CBC"/>
    <w:rsid w:val="00AC7DD4"/>
    <w:rsid w:val="00AD2F67"/>
    <w:rsid w:val="00AE2672"/>
    <w:rsid w:val="00AE2B2A"/>
    <w:rsid w:val="00AE2C9E"/>
    <w:rsid w:val="00AE78A3"/>
    <w:rsid w:val="00B03E36"/>
    <w:rsid w:val="00B10B51"/>
    <w:rsid w:val="00B148E3"/>
    <w:rsid w:val="00B167E3"/>
    <w:rsid w:val="00B31BBF"/>
    <w:rsid w:val="00B55066"/>
    <w:rsid w:val="00B81ECE"/>
    <w:rsid w:val="00B978A8"/>
    <w:rsid w:val="00BB36C0"/>
    <w:rsid w:val="00BB5A0B"/>
    <w:rsid w:val="00BD3031"/>
    <w:rsid w:val="00BD4473"/>
    <w:rsid w:val="00BF1D57"/>
    <w:rsid w:val="00C05958"/>
    <w:rsid w:val="00C20E14"/>
    <w:rsid w:val="00C4201D"/>
    <w:rsid w:val="00C513F7"/>
    <w:rsid w:val="00C61420"/>
    <w:rsid w:val="00C93C6F"/>
    <w:rsid w:val="00C9649D"/>
    <w:rsid w:val="00CA6437"/>
    <w:rsid w:val="00CA6613"/>
    <w:rsid w:val="00CB5C52"/>
    <w:rsid w:val="00CC27AC"/>
    <w:rsid w:val="00CC40A5"/>
    <w:rsid w:val="00CD4C38"/>
    <w:rsid w:val="00CE4BD7"/>
    <w:rsid w:val="00CE7C38"/>
    <w:rsid w:val="00D16C73"/>
    <w:rsid w:val="00D33C5C"/>
    <w:rsid w:val="00D442A4"/>
    <w:rsid w:val="00D5431E"/>
    <w:rsid w:val="00D60291"/>
    <w:rsid w:val="00D7632F"/>
    <w:rsid w:val="00D92946"/>
    <w:rsid w:val="00D939EE"/>
    <w:rsid w:val="00DB3281"/>
    <w:rsid w:val="00DB769F"/>
    <w:rsid w:val="00DD5255"/>
    <w:rsid w:val="00DD5614"/>
    <w:rsid w:val="00DE0650"/>
    <w:rsid w:val="00E015A3"/>
    <w:rsid w:val="00E3194C"/>
    <w:rsid w:val="00E57404"/>
    <w:rsid w:val="00E71EFF"/>
    <w:rsid w:val="00E86CA2"/>
    <w:rsid w:val="00E900F9"/>
    <w:rsid w:val="00EA62C7"/>
    <w:rsid w:val="00EC483C"/>
    <w:rsid w:val="00ED7B05"/>
    <w:rsid w:val="00F00B76"/>
    <w:rsid w:val="00F025CE"/>
    <w:rsid w:val="00F50373"/>
    <w:rsid w:val="00F533D1"/>
    <w:rsid w:val="00F83A46"/>
    <w:rsid w:val="00FE48EC"/>
    <w:rsid w:val="00FE4EA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A6437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CA643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A6437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57E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F9A6-23D0-4F81-8700-D25C4B6A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142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6</cp:revision>
  <cp:lastPrinted>2018-02-07T18:56:00Z</cp:lastPrinted>
  <dcterms:created xsi:type="dcterms:W3CDTF">2018-12-24T19:33:00Z</dcterms:created>
  <dcterms:modified xsi:type="dcterms:W3CDTF">2025-01-14T20:18:00Z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b0c87642-c39e-4ca2-ae0d-004dd020bcb8</vt:lpwstr>
  </property>
  <property fmtid="{D5CDD505-2E9C-101B-9397-08002B2CF9AE}" pid="12" name="MSIP_Label_c9cf6fe3-5bce-446b-ad70-bd306593eea0_ContentBits">
    <vt:lpwstr>0</vt:lpwstr>
  </property>
</Properties>
</file>