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BF68DC" w14:textId="42D209AB" w:rsidR="00BD4670" w:rsidRDefault="006400D7" w:rsidP="00BD4670">
      <w:pPr>
        <w:pStyle w:val="SPTitle"/>
      </w:pPr>
      <w:r w:rsidRPr="004E4FAC">
        <w:t>SP</w:t>
      </w:r>
      <w:r w:rsidR="00A82962" w:rsidRPr="004E4FAC">
        <w:t>00</w:t>
      </w:r>
      <w:r w:rsidRPr="004E4FAC">
        <w:t xml:space="preserve">130  </w:t>
      </w:r>
      <w:r w:rsidR="00BD4670" w:rsidRPr="00CA6613">
        <w:t>(</w:t>
      </w:r>
      <w:r w:rsidR="00BD4670">
        <w:t>Special Provisions for the 202</w:t>
      </w:r>
      <w:r w:rsidR="00E83CD0">
        <w:t>4</w:t>
      </w:r>
      <w:r w:rsidR="00BD4670">
        <w:t xml:space="preserve"> Book</w:t>
      </w:r>
      <w:r w:rsidR="00BD4670" w:rsidRPr="00CA6613">
        <w:t>)</w:t>
      </w:r>
      <w:r w:rsidR="00BD4670" w:rsidRPr="00B212DB">
        <w:t xml:space="preserve"> </w:t>
      </w:r>
      <w:r w:rsidR="00BD4670">
        <w:tab/>
        <w:t xml:space="preserve">(Bidding on or after: </w:t>
      </w:r>
      <w:r w:rsidR="00E41CFD">
        <w:t>0</w:t>
      </w:r>
      <w:r w:rsidR="00F11F00">
        <w:t>5</w:t>
      </w:r>
      <w:r w:rsidR="00BD4670" w:rsidRPr="006A72DF">
        <w:t>-01-</w:t>
      </w:r>
      <w:r w:rsidR="00BD4670">
        <w:t>2</w:t>
      </w:r>
      <w:r w:rsidR="00F11F00">
        <w:t>5</w:t>
      </w:r>
    </w:p>
    <w:p w14:paraId="3E5A919B" w14:textId="26989DB1" w:rsidR="006400D7" w:rsidRPr="004E4FAC" w:rsidRDefault="00BD4670" w:rsidP="00BD4670">
      <w:pPr>
        <w:pStyle w:val="SPTitle"/>
      </w:pPr>
      <w:r>
        <w:tab/>
        <w:t xml:space="preserve">Last updated: </w:t>
      </w:r>
      <w:r w:rsidR="002F7843">
        <w:t>0</w:t>
      </w:r>
      <w:r w:rsidR="00F11F00">
        <w:t>1</w:t>
      </w:r>
      <w:r w:rsidR="002F7843">
        <w:t>-</w:t>
      </w:r>
      <w:r w:rsidR="00F11F00">
        <w:t>14</w:t>
      </w:r>
      <w:r>
        <w:t>-2</w:t>
      </w:r>
      <w:r w:rsidR="00F11F00">
        <w:t>5</w:t>
      </w:r>
      <w:r>
        <w:t>)</w:t>
      </w:r>
    </w:p>
    <w:p w14:paraId="3390AB45" w14:textId="77777777" w:rsidR="006400D7" w:rsidRPr="004E4FAC" w:rsidRDefault="006400D7"/>
    <w:p w14:paraId="5007463D" w14:textId="77777777" w:rsidR="006400D7" w:rsidRPr="004E4FAC" w:rsidRDefault="006400D7" w:rsidP="004317E4">
      <w:pPr>
        <w:pStyle w:val="Heading1"/>
      </w:pPr>
      <w:r w:rsidRPr="004E4FAC">
        <w:t>SECTION 00130 - AWARD AND EXECUTION OF CONTRACT</w:t>
      </w:r>
    </w:p>
    <w:p w14:paraId="421E79A3" w14:textId="77777777" w:rsidR="006400D7" w:rsidRPr="004E4FAC" w:rsidRDefault="006400D7"/>
    <w:p w14:paraId="262D3623" w14:textId="6937AB78" w:rsidR="006400D7" w:rsidRPr="004E4FAC" w:rsidRDefault="00BD4670" w:rsidP="004317E4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</w:t>
      </w:r>
      <w:r w:rsidR="00F11F00">
        <w:t xml:space="preserve">purple </w:t>
      </w:r>
      <w:r>
        <w:t>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F11F00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3267997C" w14:textId="77777777" w:rsidR="008D2358" w:rsidRPr="004E4FAC" w:rsidRDefault="008D2358"/>
    <w:p w14:paraId="41665C81" w14:textId="64B473C0" w:rsidR="006400D7" w:rsidRPr="004E4FAC" w:rsidRDefault="006400D7">
      <w:r w:rsidRPr="004E4FAC">
        <w:t>Comply with Section 00130 of the Standard Specifications</w:t>
      </w:r>
      <w:r w:rsidR="00E41CFD" w:rsidRPr="00E41CFD">
        <w:t xml:space="preserve"> </w:t>
      </w:r>
      <w:r w:rsidR="00E41CFD">
        <w:t>modified as follows:</w:t>
      </w:r>
    </w:p>
    <w:p w14:paraId="0C580FA2" w14:textId="77777777" w:rsidR="006400D7" w:rsidRDefault="006400D7"/>
    <w:p w14:paraId="2BCB7645" w14:textId="77777777" w:rsidR="00E41CFD" w:rsidRDefault="00E41CFD" w:rsidP="00E41CFD">
      <w:r w:rsidRPr="00B46763">
        <w:rPr>
          <w:b/>
          <w:bCs/>
        </w:rPr>
        <w:t>00130.40  Contract Submittals</w:t>
      </w:r>
      <w:r>
        <w:t> </w:t>
      </w:r>
      <w:r>
        <w:noBreakHyphen/>
        <w:t> Add the following paragraph to the end of this subsection:</w:t>
      </w:r>
    </w:p>
    <w:p w14:paraId="3784FAD3" w14:textId="77777777" w:rsidR="00E41CFD" w:rsidRDefault="00E41CFD" w:rsidP="00E41CFD"/>
    <w:p w14:paraId="03974E9E" w14:textId="77777777" w:rsidR="00E41CFD" w:rsidRDefault="00E41CFD" w:rsidP="00E41CFD">
      <w:r>
        <w:t>The Agency, in its sole discretion, may require execution of documents identified in subsections (a), (b) and (c) with a form of electronic signature (including but not limited to sealing and signing) acceptable to the Agency.</w:t>
      </w:r>
    </w:p>
    <w:p w14:paraId="5EAFAE55" w14:textId="77777777" w:rsidR="00E41CFD" w:rsidRDefault="00E41CFD" w:rsidP="00E41CFD"/>
    <w:p w14:paraId="0C195557" w14:textId="02AE5E32" w:rsidR="00FD0443" w:rsidRDefault="00FD0443" w:rsidP="00E41CFD">
      <w:r w:rsidRPr="00FD0443">
        <w:rPr>
          <w:b/>
          <w:bCs/>
        </w:rPr>
        <w:t>00130.40(c)  Workers' Compensation</w:t>
      </w:r>
      <w:r>
        <w:t> – </w:t>
      </w:r>
      <w:r>
        <w:rPr>
          <w:szCs w:val="22"/>
        </w:rPr>
        <w:t>Replace this subsection, except for the subsection number and title, with the following:</w:t>
      </w:r>
    </w:p>
    <w:p w14:paraId="68757B3D" w14:textId="77777777" w:rsidR="00FD0443" w:rsidRDefault="00FD0443" w:rsidP="00E41CFD"/>
    <w:p w14:paraId="14BFCFCB" w14:textId="1D0188B0" w:rsidR="00E41CFD" w:rsidRDefault="00FD0443" w:rsidP="00E41CFD">
      <w:r w:rsidRPr="00FD0443">
        <w:t>To certify compliance with the workers' compensation insurance coverage required by 00170.61(a) and 00170.70(</w:t>
      </w:r>
      <w:r>
        <w:t>e</w:t>
      </w:r>
      <w:r w:rsidRPr="00FD0443">
        <w:t>), the successful Bidder shall complete and sign the "Certification of Workers' Compensation Coverage" form bound in the Contract booklet.</w:t>
      </w:r>
    </w:p>
    <w:p w14:paraId="02D67F38" w14:textId="77777777" w:rsidR="00FD0443" w:rsidRDefault="00FD0443" w:rsidP="00E41CFD"/>
    <w:p w14:paraId="1D935B37" w14:textId="77777777" w:rsidR="00E41CFD" w:rsidRDefault="00E41CFD" w:rsidP="00E41CFD">
      <w:r w:rsidRPr="00B46763">
        <w:rPr>
          <w:b/>
          <w:bCs/>
        </w:rPr>
        <w:t>00130.50  Execution of Contract and Bonds</w:t>
      </w:r>
      <w:r>
        <w:t> </w:t>
      </w:r>
      <w:r>
        <w:noBreakHyphen/>
        <w:t> Add the following paragraph to the end of this subsection:</w:t>
      </w:r>
    </w:p>
    <w:p w14:paraId="391F16DC" w14:textId="77777777" w:rsidR="00E41CFD" w:rsidRDefault="00E41CFD" w:rsidP="00E41CFD"/>
    <w:p w14:paraId="78BCD381" w14:textId="77777777" w:rsidR="00E41CFD" w:rsidRDefault="00E41CFD" w:rsidP="00E41CFD">
      <w:r>
        <w:t>The Agency, in its sole discretion, may require execution of documents identified in subsection (a) with a form of electronic signature (including but not limited to sealing and signing) acceptable to the Agency.</w:t>
      </w:r>
    </w:p>
    <w:p w14:paraId="11119C1C" w14:textId="77777777" w:rsidR="00E41CFD" w:rsidRPr="004E4FAC" w:rsidRDefault="00E41CFD"/>
    <w:p w14:paraId="295C6F34" w14:textId="77777777" w:rsidR="00CB5C52" w:rsidRPr="004E4FAC" w:rsidRDefault="00CB5C52" w:rsidP="006400D7"/>
    <w:sectPr w:rsidR="00CB5C52" w:rsidRPr="004E4FAC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B1F79A" w14:textId="77777777" w:rsidR="00E7061C" w:rsidRDefault="00E7061C">
      <w:r>
        <w:separator/>
      </w:r>
    </w:p>
  </w:endnote>
  <w:endnote w:type="continuationSeparator" w:id="0">
    <w:p w14:paraId="0C42FDD0" w14:textId="77777777" w:rsidR="00E7061C" w:rsidRDefault="00E70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2DDF4" w14:textId="222B65E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F286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DFC209" w14:textId="77777777" w:rsidR="00E7061C" w:rsidRDefault="00E7061C">
      <w:r>
        <w:separator/>
      </w:r>
    </w:p>
  </w:footnote>
  <w:footnote w:type="continuationSeparator" w:id="0">
    <w:p w14:paraId="5599F8F2" w14:textId="77777777" w:rsidR="00E7061C" w:rsidRDefault="00E70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94620810">
    <w:abstractNumId w:val="9"/>
  </w:num>
  <w:num w:numId="2" w16cid:durableId="2065368461">
    <w:abstractNumId w:val="2"/>
  </w:num>
  <w:num w:numId="3" w16cid:durableId="1829207486">
    <w:abstractNumId w:val="1"/>
  </w:num>
  <w:num w:numId="4" w16cid:durableId="1176847153">
    <w:abstractNumId w:val="8"/>
  </w:num>
  <w:num w:numId="5" w16cid:durableId="1711344181">
    <w:abstractNumId w:val="13"/>
  </w:num>
  <w:num w:numId="6" w16cid:durableId="276765947">
    <w:abstractNumId w:val="18"/>
  </w:num>
  <w:num w:numId="7" w16cid:durableId="1229875961">
    <w:abstractNumId w:val="17"/>
  </w:num>
  <w:num w:numId="8" w16cid:durableId="29767277">
    <w:abstractNumId w:val="6"/>
  </w:num>
  <w:num w:numId="9" w16cid:durableId="2002346546">
    <w:abstractNumId w:val="16"/>
  </w:num>
  <w:num w:numId="10" w16cid:durableId="1445877763">
    <w:abstractNumId w:val="19"/>
  </w:num>
  <w:num w:numId="11" w16cid:durableId="2001617340">
    <w:abstractNumId w:val="5"/>
  </w:num>
  <w:num w:numId="12" w16cid:durableId="382868388">
    <w:abstractNumId w:val="15"/>
  </w:num>
  <w:num w:numId="13" w16cid:durableId="1040284671">
    <w:abstractNumId w:val="3"/>
  </w:num>
  <w:num w:numId="14" w16cid:durableId="1264149079">
    <w:abstractNumId w:val="7"/>
  </w:num>
  <w:num w:numId="15" w16cid:durableId="1678382490">
    <w:abstractNumId w:val="14"/>
  </w:num>
  <w:num w:numId="16" w16cid:durableId="884484761">
    <w:abstractNumId w:val="12"/>
  </w:num>
  <w:num w:numId="17" w16cid:durableId="297491626">
    <w:abstractNumId w:val="4"/>
  </w:num>
  <w:num w:numId="18" w16cid:durableId="855073895">
    <w:abstractNumId w:val="20"/>
  </w:num>
  <w:num w:numId="19" w16cid:durableId="305816384">
    <w:abstractNumId w:val="0"/>
  </w:num>
  <w:num w:numId="20" w16cid:durableId="221598984">
    <w:abstractNumId w:val="10"/>
  </w:num>
  <w:num w:numId="21" w16cid:durableId="7842741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AEC"/>
    <w:rsid w:val="000164C8"/>
    <w:rsid w:val="000B0527"/>
    <w:rsid w:val="000E2264"/>
    <w:rsid w:val="00154DAD"/>
    <w:rsid w:val="001627FD"/>
    <w:rsid w:val="001D0AEC"/>
    <w:rsid w:val="00237D8A"/>
    <w:rsid w:val="002A0702"/>
    <w:rsid w:val="002D77E9"/>
    <w:rsid w:val="002F7843"/>
    <w:rsid w:val="00313841"/>
    <w:rsid w:val="0034366A"/>
    <w:rsid w:val="00354C87"/>
    <w:rsid w:val="00365CC3"/>
    <w:rsid w:val="003858F8"/>
    <w:rsid w:val="003A5E78"/>
    <w:rsid w:val="003B596B"/>
    <w:rsid w:val="004317E4"/>
    <w:rsid w:val="00443FFF"/>
    <w:rsid w:val="00463F9F"/>
    <w:rsid w:val="004E4FAC"/>
    <w:rsid w:val="00503292"/>
    <w:rsid w:val="00513FD7"/>
    <w:rsid w:val="005569A6"/>
    <w:rsid w:val="005724DF"/>
    <w:rsid w:val="005B08BD"/>
    <w:rsid w:val="005C602C"/>
    <w:rsid w:val="006163DB"/>
    <w:rsid w:val="00630A9C"/>
    <w:rsid w:val="00636879"/>
    <w:rsid w:val="006400D7"/>
    <w:rsid w:val="0065644A"/>
    <w:rsid w:val="006A0F1E"/>
    <w:rsid w:val="006B3747"/>
    <w:rsid w:val="006C1B80"/>
    <w:rsid w:val="00733190"/>
    <w:rsid w:val="007914EF"/>
    <w:rsid w:val="007E0A0D"/>
    <w:rsid w:val="007F7F32"/>
    <w:rsid w:val="00800A24"/>
    <w:rsid w:val="00885EE3"/>
    <w:rsid w:val="008919DF"/>
    <w:rsid w:val="008A6F20"/>
    <w:rsid w:val="008B7E59"/>
    <w:rsid w:val="008C10D2"/>
    <w:rsid w:val="008D2358"/>
    <w:rsid w:val="00994F9D"/>
    <w:rsid w:val="009A55D3"/>
    <w:rsid w:val="009A584F"/>
    <w:rsid w:val="00A0685B"/>
    <w:rsid w:val="00A07171"/>
    <w:rsid w:val="00A82962"/>
    <w:rsid w:val="00A90257"/>
    <w:rsid w:val="00A93B8B"/>
    <w:rsid w:val="00AE2C9E"/>
    <w:rsid w:val="00B167E3"/>
    <w:rsid w:val="00B31BBF"/>
    <w:rsid w:val="00BD4670"/>
    <w:rsid w:val="00BF1D57"/>
    <w:rsid w:val="00C0790F"/>
    <w:rsid w:val="00C43B60"/>
    <w:rsid w:val="00C74713"/>
    <w:rsid w:val="00CB5C52"/>
    <w:rsid w:val="00CC6AF6"/>
    <w:rsid w:val="00CE4BD7"/>
    <w:rsid w:val="00D95E72"/>
    <w:rsid w:val="00E41CFD"/>
    <w:rsid w:val="00E7061C"/>
    <w:rsid w:val="00E71EFF"/>
    <w:rsid w:val="00E83CD0"/>
    <w:rsid w:val="00EE306F"/>
    <w:rsid w:val="00EF286F"/>
    <w:rsid w:val="00F11F00"/>
    <w:rsid w:val="00F13DE7"/>
    <w:rsid w:val="00F34B94"/>
    <w:rsid w:val="00F876BF"/>
    <w:rsid w:val="00FD044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AB81FC"/>
  <w15:docId w15:val="{204617CF-C440-443E-AC1D-8F572374E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11F0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11F0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11F00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sid w:val="008C10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10D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10D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C10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10D2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8C10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C10D2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A0717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E4FA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E4FA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E4FA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E4FA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E4FA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E4FA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83CD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12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SP00130</vt:lpstr>
    </vt:vector>
  </TitlesOfParts>
  <Company>Oregon Dept of Transportation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SP00130</dc:title>
  <dc:subject>ODOT Specifications (2015)</dc:subject>
  <dc:creator>Proposed</dc:creator>
  <cp:lastModifiedBy>ODOT_Specs</cp:lastModifiedBy>
  <cp:revision>19</cp:revision>
  <cp:lastPrinted>2014-09-03T21:13:00Z</cp:lastPrinted>
  <dcterms:created xsi:type="dcterms:W3CDTF">2016-09-23T20:34:00Z</dcterms:created>
  <dcterms:modified xsi:type="dcterms:W3CDTF">2025-01-14T20:20:00Z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2023-09-12T19:06:25Z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8013f4d3-6e3d-44eb-b4f8-af6dcccf1f3a</vt:lpwstr>
  </property>
  <property fmtid="{D5CDD505-2E9C-101B-9397-08002B2CF9AE}" pid="12" name="MSIP_Label_c9cf6fe3-5bce-446b-ad70-bd306593eea0_ContentBits">
    <vt:lpwstr>0</vt:lpwstr>
  </property>
</Properties>
</file>