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25BA0" w14:textId="67744506" w:rsidR="00EA3B90" w:rsidRDefault="00487901" w:rsidP="00EA3B90">
      <w:pPr>
        <w:pStyle w:val="SPTitle"/>
      </w:pPr>
      <w:r w:rsidRPr="00E4090C">
        <w:t>SP</w:t>
      </w:r>
      <w:r w:rsidR="00A533AF" w:rsidRPr="00E4090C">
        <w:t>00</w:t>
      </w:r>
      <w:r w:rsidRPr="00E4090C">
        <w:t xml:space="preserve">199  </w:t>
      </w:r>
      <w:r w:rsidR="00EA3B90" w:rsidRPr="00CA6613">
        <w:t>(</w:t>
      </w:r>
      <w:r w:rsidR="00EA3B90">
        <w:t>Special Provisions for the 202</w:t>
      </w:r>
      <w:r w:rsidR="00550A28">
        <w:t>4</w:t>
      </w:r>
      <w:r w:rsidR="00EA3B90">
        <w:t xml:space="preserve"> Book</w:t>
      </w:r>
      <w:r w:rsidR="00EA3B90" w:rsidRPr="00CA6613">
        <w:t>)</w:t>
      </w:r>
      <w:r w:rsidR="00EA3B90" w:rsidRPr="00B212DB">
        <w:t xml:space="preserve"> </w:t>
      </w:r>
      <w:r w:rsidR="00EA3B90">
        <w:tab/>
        <w:t xml:space="preserve">(Bidding on or after: </w:t>
      </w:r>
      <w:r w:rsidR="008E4056">
        <w:t>05</w:t>
      </w:r>
      <w:r w:rsidR="00EA3B90" w:rsidRPr="006A72DF">
        <w:t>-01-</w:t>
      </w:r>
      <w:r w:rsidR="00EA3B90">
        <w:t>2</w:t>
      </w:r>
      <w:r w:rsidR="008E4056">
        <w:t>5</w:t>
      </w:r>
    </w:p>
    <w:p w14:paraId="7B61F671" w14:textId="1A199774" w:rsidR="00487901" w:rsidRPr="00E4090C" w:rsidRDefault="00EA3B90" w:rsidP="00EA3B90">
      <w:pPr>
        <w:pStyle w:val="SPTitle"/>
      </w:pPr>
      <w:r>
        <w:tab/>
        <w:t xml:space="preserve">Last updated: </w:t>
      </w:r>
      <w:r w:rsidR="00355D7F">
        <w:t>0</w:t>
      </w:r>
      <w:r w:rsidR="008E4056">
        <w:t>1</w:t>
      </w:r>
      <w:r w:rsidR="00355D7F">
        <w:t>-1</w:t>
      </w:r>
      <w:r w:rsidR="008E4056">
        <w:t>4</w:t>
      </w:r>
      <w:r>
        <w:t>-2</w:t>
      </w:r>
      <w:r w:rsidR="008E4056">
        <w:t>5</w:t>
      </w:r>
      <w:r>
        <w:t>)</w:t>
      </w:r>
    </w:p>
    <w:p w14:paraId="78384DD9" w14:textId="77777777" w:rsidR="00487901" w:rsidRPr="00E4090C" w:rsidRDefault="00487901">
      <w:pPr>
        <w:rPr>
          <w:rFonts w:cs="Arial"/>
          <w:szCs w:val="22"/>
        </w:rPr>
      </w:pPr>
    </w:p>
    <w:p w14:paraId="230F8754" w14:textId="77777777" w:rsidR="00487901" w:rsidRPr="00E4090C" w:rsidRDefault="00487901" w:rsidP="00487901">
      <w:pPr>
        <w:pStyle w:val="Heading1"/>
      </w:pPr>
      <w:r w:rsidRPr="00E4090C">
        <w:t>SECTION 00199 - DISAGREEMENTS, PROTESTS, AND CLAIMS</w:t>
      </w:r>
    </w:p>
    <w:p w14:paraId="25C760FB" w14:textId="77777777" w:rsidR="00487901" w:rsidRPr="00E4090C" w:rsidRDefault="00487901">
      <w:pPr>
        <w:rPr>
          <w:rFonts w:cs="Arial"/>
          <w:szCs w:val="22"/>
        </w:rPr>
      </w:pPr>
    </w:p>
    <w:p w14:paraId="6CE05140" w14:textId="77777777" w:rsidR="00487901" w:rsidRPr="00E4090C" w:rsidRDefault="00EA3B90" w:rsidP="00AB2C8E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499FCCF" w14:textId="77777777" w:rsidR="00AB2C8E" w:rsidRPr="00E4090C" w:rsidRDefault="00AB2C8E">
      <w:pPr>
        <w:rPr>
          <w:rFonts w:cs="Arial"/>
          <w:szCs w:val="22"/>
        </w:rPr>
      </w:pPr>
    </w:p>
    <w:p w14:paraId="173DC383" w14:textId="5ABA8462" w:rsidR="006F4A91" w:rsidRDefault="00487901" w:rsidP="00550A28">
      <w:r w:rsidRPr="00E4090C">
        <w:rPr>
          <w:rFonts w:cs="Arial"/>
          <w:szCs w:val="22"/>
        </w:rPr>
        <w:t>Comply with Section 00199 of the Standard Specifications</w:t>
      </w:r>
      <w:r w:rsidR="00550A28">
        <w:rPr>
          <w:rFonts w:cs="Arial"/>
          <w:szCs w:val="22"/>
        </w:rPr>
        <w:t>.</w:t>
      </w:r>
      <w:r w:rsidR="006F4A91">
        <w:rPr>
          <w:rFonts w:cs="Arial"/>
          <w:szCs w:val="22"/>
        </w:rPr>
        <w:t xml:space="preserve"> </w:t>
      </w:r>
    </w:p>
    <w:p w14:paraId="37824218" w14:textId="77777777" w:rsidR="006F4A91" w:rsidRPr="00E4090C" w:rsidRDefault="006F4A91"/>
    <w:p w14:paraId="1B2E73D4" w14:textId="77777777" w:rsidR="00134C11" w:rsidRPr="00E4090C" w:rsidRDefault="00134C11" w:rsidP="00487901"/>
    <w:sectPr w:rsidR="00134C11" w:rsidRPr="00E4090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DFAB3" w14:textId="77777777" w:rsidR="00C67E71" w:rsidRDefault="00C67E71">
      <w:r>
        <w:separator/>
      </w:r>
    </w:p>
  </w:endnote>
  <w:endnote w:type="continuationSeparator" w:id="0">
    <w:p w14:paraId="2D9B9F2B" w14:textId="77777777" w:rsidR="00C67E71" w:rsidRDefault="00C67E71">
      <w:r>
        <w:continuationSeparator/>
      </w:r>
    </w:p>
  </w:endnote>
  <w:endnote w:type="continuationNotice" w:id="1">
    <w:p w14:paraId="1F1B417A" w14:textId="77777777" w:rsidR="00C67E71" w:rsidRDefault="00C67E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E4F13" w14:textId="7E31A5E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507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145C1" w14:textId="77777777" w:rsidR="00C67E71" w:rsidRDefault="00C67E71">
      <w:r>
        <w:separator/>
      </w:r>
    </w:p>
  </w:footnote>
  <w:footnote w:type="continuationSeparator" w:id="0">
    <w:p w14:paraId="09B15F6D" w14:textId="77777777" w:rsidR="00C67E71" w:rsidRDefault="00C67E71">
      <w:r>
        <w:continuationSeparator/>
      </w:r>
    </w:p>
  </w:footnote>
  <w:footnote w:type="continuationNotice" w:id="1">
    <w:p w14:paraId="36B9EB28" w14:textId="77777777" w:rsidR="00C67E71" w:rsidRDefault="00C67E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103CA" w14:textId="77777777" w:rsidR="00350747" w:rsidRDefault="003507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1DA02B27"/>
    <w:multiLevelType w:val="hybridMultilevel"/>
    <w:tmpl w:val="4CEEA852"/>
    <w:lvl w:ilvl="0" w:tplc="96E42530">
      <w:start w:val="1"/>
      <w:numFmt w:val="bullet"/>
      <w:lvlText w:val="•"/>
      <w:lvlJc w:val="left"/>
      <w:pPr>
        <w:tabs>
          <w:tab w:val="num" w:pos="1008"/>
        </w:tabs>
        <w:ind w:left="1008" w:hanging="288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93915"/>
    <w:multiLevelType w:val="hybridMultilevel"/>
    <w:tmpl w:val="20CCA6AE"/>
    <w:lvl w:ilvl="0" w:tplc="F9A48DE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1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2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0132616">
    <w:abstractNumId w:val="11"/>
  </w:num>
  <w:num w:numId="2" w16cid:durableId="918903357">
    <w:abstractNumId w:val="2"/>
  </w:num>
  <w:num w:numId="3" w16cid:durableId="47337646">
    <w:abstractNumId w:val="1"/>
  </w:num>
  <w:num w:numId="4" w16cid:durableId="37246028">
    <w:abstractNumId w:val="10"/>
  </w:num>
  <w:num w:numId="5" w16cid:durableId="1873610785">
    <w:abstractNumId w:val="15"/>
  </w:num>
  <w:num w:numId="6" w16cid:durableId="192573921">
    <w:abstractNumId w:val="20"/>
  </w:num>
  <w:num w:numId="7" w16cid:durableId="378601655">
    <w:abstractNumId w:val="19"/>
  </w:num>
  <w:num w:numId="8" w16cid:durableId="2086146268">
    <w:abstractNumId w:val="8"/>
  </w:num>
  <w:num w:numId="9" w16cid:durableId="2027321435">
    <w:abstractNumId w:val="18"/>
  </w:num>
  <w:num w:numId="10" w16cid:durableId="286742473">
    <w:abstractNumId w:val="21"/>
  </w:num>
  <w:num w:numId="11" w16cid:durableId="933053079">
    <w:abstractNumId w:val="6"/>
  </w:num>
  <w:num w:numId="12" w16cid:durableId="376853670">
    <w:abstractNumId w:val="17"/>
  </w:num>
  <w:num w:numId="13" w16cid:durableId="289210948">
    <w:abstractNumId w:val="4"/>
  </w:num>
  <w:num w:numId="14" w16cid:durableId="1644693012">
    <w:abstractNumId w:val="9"/>
  </w:num>
  <w:num w:numId="15" w16cid:durableId="820463808">
    <w:abstractNumId w:val="16"/>
  </w:num>
  <w:num w:numId="16" w16cid:durableId="436490025">
    <w:abstractNumId w:val="14"/>
  </w:num>
  <w:num w:numId="17" w16cid:durableId="1013609826">
    <w:abstractNumId w:val="5"/>
  </w:num>
  <w:num w:numId="18" w16cid:durableId="56324305">
    <w:abstractNumId w:val="22"/>
  </w:num>
  <w:num w:numId="19" w16cid:durableId="1983384908">
    <w:abstractNumId w:val="0"/>
  </w:num>
  <w:num w:numId="20" w16cid:durableId="942611987">
    <w:abstractNumId w:val="12"/>
  </w:num>
  <w:num w:numId="21" w16cid:durableId="1764104261">
    <w:abstractNumId w:val="13"/>
  </w:num>
  <w:num w:numId="22" w16cid:durableId="1432776737">
    <w:abstractNumId w:val="3"/>
  </w:num>
  <w:num w:numId="23" w16cid:durableId="20512969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759A"/>
    <w:rsid w:val="000164C8"/>
    <w:rsid w:val="00065E18"/>
    <w:rsid w:val="000832B6"/>
    <w:rsid w:val="000B0527"/>
    <w:rsid w:val="000C12EE"/>
    <w:rsid w:val="000C3AB2"/>
    <w:rsid w:val="00134C11"/>
    <w:rsid w:val="00137B4B"/>
    <w:rsid w:val="001A38CF"/>
    <w:rsid w:val="001D0AEC"/>
    <w:rsid w:val="001F6C7C"/>
    <w:rsid w:val="00237D8A"/>
    <w:rsid w:val="0028437C"/>
    <w:rsid w:val="00294CF8"/>
    <w:rsid w:val="002A2CAA"/>
    <w:rsid w:val="002C5EEF"/>
    <w:rsid w:val="002D77E9"/>
    <w:rsid w:val="002E56E0"/>
    <w:rsid w:val="00313841"/>
    <w:rsid w:val="0034366A"/>
    <w:rsid w:val="00350747"/>
    <w:rsid w:val="00355D7F"/>
    <w:rsid w:val="003618BE"/>
    <w:rsid w:val="003B596B"/>
    <w:rsid w:val="003F47D4"/>
    <w:rsid w:val="004317E4"/>
    <w:rsid w:val="00473EF3"/>
    <w:rsid w:val="00487901"/>
    <w:rsid w:val="00492371"/>
    <w:rsid w:val="00522B6C"/>
    <w:rsid w:val="00550A28"/>
    <w:rsid w:val="005569A6"/>
    <w:rsid w:val="00557332"/>
    <w:rsid w:val="00563954"/>
    <w:rsid w:val="005C602C"/>
    <w:rsid w:val="0060362D"/>
    <w:rsid w:val="006163DB"/>
    <w:rsid w:val="006234EF"/>
    <w:rsid w:val="00630A9C"/>
    <w:rsid w:val="00636879"/>
    <w:rsid w:val="006400D7"/>
    <w:rsid w:val="0065644A"/>
    <w:rsid w:val="006701C2"/>
    <w:rsid w:val="006875B5"/>
    <w:rsid w:val="006A0A24"/>
    <w:rsid w:val="006A0F1E"/>
    <w:rsid w:val="006A70C7"/>
    <w:rsid w:val="006F0E53"/>
    <w:rsid w:val="006F4A91"/>
    <w:rsid w:val="007030BD"/>
    <w:rsid w:val="00726524"/>
    <w:rsid w:val="00747B6F"/>
    <w:rsid w:val="007914EF"/>
    <w:rsid w:val="007E0A0D"/>
    <w:rsid w:val="007F7F32"/>
    <w:rsid w:val="008072C3"/>
    <w:rsid w:val="008664E5"/>
    <w:rsid w:val="008919DF"/>
    <w:rsid w:val="008B7E59"/>
    <w:rsid w:val="008C1BDD"/>
    <w:rsid w:val="008E4056"/>
    <w:rsid w:val="00981A3F"/>
    <w:rsid w:val="009A584F"/>
    <w:rsid w:val="00A0685B"/>
    <w:rsid w:val="00A533AF"/>
    <w:rsid w:val="00AB2C8E"/>
    <w:rsid w:val="00AE2C9E"/>
    <w:rsid w:val="00AF4F7C"/>
    <w:rsid w:val="00AF7BBE"/>
    <w:rsid w:val="00B167E3"/>
    <w:rsid w:val="00B31BBF"/>
    <w:rsid w:val="00B60B5B"/>
    <w:rsid w:val="00BE48E0"/>
    <w:rsid w:val="00BF1D57"/>
    <w:rsid w:val="00BF58EC"/>
    <w:rsid w:val="00C0790F"/>
    <w:rsid w:val="00C67E71"/>
    <w:rsid w:val="00CB5C52"/>
    <w:rsid w:val="00CE4BD7"/>
    <w:rsid w:val="00D32D16"/>
    <w:rsid w:val="00D91341"/>
    <w:rsid w:val="00DB091F"/>
    <w:rsid w:val="00E0660B"/>
    <w:rsid w:val="00E4090C"/>
    <w:rsid w:val="00E71EFF"/>
    <w:rsid w:val="00E71F5F"/>
    <w:rsid w:val="00EA3B90"/>
    <w:rsid w:val="00EE55CB"/>
    <w:rsid w:val="00F14C24"/>
    <w:rsid w:val="00F44053"/>
    <w:rsid w:val="00FD1BC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BBA52"/>
  <w15:docId w15:val="{BE310090-A23E-4880-8293-57D6C3E3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E405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D32D16"/>
    <w:pPr>
      <w:ind w:left="360"/>
    </w:pPr>
  </w:style>
  <w:style w:type="paragraph" w:customStyle="1" w:styleId="SPTitle">
    <w:name w:val="SP Title"/>
    <w:basedOn w:val="Normal"/>
    <w:next w:val="Normal"/>
    <w:qFormat/>
    <w:rsid w:val="008E405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E405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character" w:customStyle="1" w:styleId="Indent2Char">
    <w:name w:val="Indent 2 Char"/>
    <w:link w:val="Indent2"/>
    <w:rsid w:val="00557332"/>
    <w:rPr>
      <w:rFonts w:ascii="Arial" w:hAnsi="Arial"/>
      <w:sz w:val="22"/>
    </w:rPr>
  </w:style>
  <w:style w:type="character" w:customStyle="1" w:styleId="Indent1Char">
    <w:name w:val="Indent 1 Char"/>
    <w:link w:val="Indent1"/>
    <w:rsid w:val="0055733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0362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4090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4090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4090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4090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4090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4090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5074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5074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074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0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074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50A2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24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SP00197</vt:lpstr>
      <vt:lpstr>SECTION 00199 - DISAGREEMENTS, PROTESTS, AND CLAIMS</vt:lpstr>
    </vt:vector>
  </TitlesOfParts>
  <Company>Oregon Dept of Transportation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SP00199</dc:title>
  <dc:subject>ODOT Specifications (2015)</dc:subject>
  <dc:creator>Proposed</dc:creator>
  <cp:lastModifiedBy>ODOT_Specs</cp:lastModifiedBy>
  <cp:revision>6</cp:revision>
  <cp:lastPrinted>2014-02-06T16:00:00Z</cp:lastPrinted>
  <dcterms:created xsi:type="dcterms:W3CDTF">2014-06-13T16:55:00Z</dcterms:created>
  <dcterms:modified xsi:type="dcterms:W3CDTF">2025-01-14T20:18:00Z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2023-09-12T19:10:04Z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f6ce7749-a051-4081-a81b-dd78c71d1cab</vt:lpwstr>
  </property>
  <property fmtid="{D5CDD505-2E9C-101B-9397-08002B2CF9AE}" pid="12" name="MSIP_Label_c9cf6fe3-5bce-446b-ad70-bd306593eea0_ContentBits">
    <vt:lpwstr>0</vt:lpwstr>
  </property>
</Properties>
</file>