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9B649" w14:textId="5E9B80C8" w:rsidR="00B03B52" w:rsidRPr="00C13D54" w:rsidRDefault="00C0790F" w:rsidP="00B03B52">
      <w:pPr>
        <w:pStyle w:val="SPTitle"/>
      </w:pPr>
      <w:r w:rsidRPr="00C13D54">
        <w:rPr>
          <w:bCs/>
        </w:rPr>
        <w:t>SP</w:t>
      </w:r>
      <w:r w:rsidR="001D4D13" w:rsidRPr="00C13D54">
        <w:rPr>
          <w:bCs/>
        </w:rPr>
        <w:t>00</w:t>
      </w:r>
      <w:r w:rsidRPr="00C13D54">
        <w:rPr>
          <w:bCs/>
        </w:rPr>
        <w:t xml:space="preserve">120  </w:t>
      </w:r>
      <w:r w:rsidR="00B03B52" w:rsidRPr="00C13D54">
        <w:t>(Special Provisions for the 202</w:t>
      </w:r>
      <w:r w:rsidR="0086046E">
        <w:t>4</w:t>
      </w:r>
      <w:r w:rsidR="00B03B52" w:rsidRPr="00C13D54">
        <w:t xml:space="preserve"> Book) </w:t>
      </w:r>
      <w:r w:rsidR="00B03B52" w:rsidRPr="00C13D54">
        <w:tab/>
        <w:t xml:space="preserve">(Bidding on or after: </w:t>
      </w:r>
      <w:r w:rsidR="0068755D">
        <w:t>0</w:t>
      </w:r>
      <w:r w:rsidR="002D2D76">
        <w:t>9</w:t>
      </w:r>
      <w:r w:rsidR="00B03B52" w:rsidRPr="00C13D54">
        <w:t>-01-</w:t>
      </w:r>
      <w:r w:rsidR="00806AD1">
        <w:t>2</w:t>
      </w:r>
      <w:r w:rsidR="0068755D">
        <w:t>5</w:t>
      </w:r>
    </w:p>
    <w:p w14:paraId="5778ED91" w14:textId="5712281A" w:rsidR="00C0790F" w:rsidRPr="00C13D54" w:rsidRDefault="002A29C5" w:rsidP="00B03B52">
      <w:pPr>
        <w:pStyle w:val="SPTitle"/>
      </w:pPr>
      <w:r w:rsidRPr="00C13D54">
        <w:tab/>
        <w:t xml:space="preserve">Last updated: </w:t>
      </w:r>
      <w:r w:rsidR="0068755D">
        <w:t>0</w:t>
      </w:r>
      <w:r w:rsidR="002D2D76">
        <w:t>5</w:t>
      </w:r>
      <w:r w:rsidR="000964BF">
        <w:t>-</w:t>
      </w:r>
      <w:r w:rsidR="002D2D76">
        <w:t>29</w:t>
      </w:r>
      <w:r w:rsidR="00B03B52" w:rsidRPr="00C13D54">
        <w:t>-2</w:t>
      </w:r>
      <w:r w:rsidR="0068755D">
        <w:t>5</w:t>
      </w:r>
      <w:r w:rsidR="00B03B52" w:rsidRPr="00C13D54">
        <w:t>)</w:t>
      </w:r>
    </w:p>
    <w:p w14:paraId="553EA69F" w14:textId="77777777" w:rsidR="00C0790F" w:rsidRPr="00C13D54" w:rsidRDefault="00C0790F" w:rsidP="00387170"/>
    <w:p w14:paraId="5F8AFE85" w14:textId="77777777" w:rsidR="00C0790F" w:rsidRPr="00C13D54" w:rsidRDefault="00C0790F" w:rsidP="000164C8">
      <w:pPr>
        <w:pStyle w:val="Heading1"/>
      </w:pPr>
      <w:r w:rsidRPr="00C13D54">
        <w:t>SECTION 00120 - BIDDING REQUIREMENTS AND PROCEDURES</w:t>
      </w:r>
    </w:p>
    <w:p w14:paraId="72532F92" w14:textId="77777777" w:rsidR="00C0790F" w:rsidRPr="00C13D54" w:rsidRDefault="00C0790F"/>
    <w:p w14:paraId="7C54EC85" w14:textId="7055BFCC" w:rsidR="00C0790F" w:rsidRPr="00C13D54" w:rsidRDefault="00B03B52" w:rsidP="000164C8">
      <w:pPr>
        <w:pStyle w:val="Instructions"/>
      </w:pPr>
      <w:r w:rsidRPr="00C13D54">
        <w:t>(Follow all instructions and make all edits with “Track Changes” turned on. If there are no instructions [</w:t>
      </w:r>
      <w:r w:rsidR="0068755D">
        <w:t>purple</w:t>
      </w:r>
      <w:r w:rsidR="0068755D" w:rsidRPr="00C13D54">
        <w:t xml:space="preserve"> </w:t>
      </w:r>
      <w:r w:rsidRPr="00C13D54">
        <w:t xml:space="preserve">text] above a subsection, paragraph, sentence, or bullet, then include it in the </w:t>
      </w:r>
      <w:r w:rsidR="00C13D54" w:rsidRPr="00C13D54">
        <w:t>P</w:t>
      </w:r>
      <w:r w:rsidRPr="00C13D54">
        <w:t xml:space="preserve">roject. Delete all </w:t>
      </w:r>
      <w:r w:rsidR="0068755D">
        <w:t>purple</w:t>
      </w:r>
      <w:r w:rsidR="0068755D" w:rsidRPr="00C13D54">
        <w:t xml:space="preserve"> </w:t>
      </w:r>
      <w:r w:rsidRPr="00C13D54">
        <w:t>text before preparing the final document. All other modifications to this Section will require State Specifications Engineer approval and the State Specifications Engineer will obtain approval from the Department of Justice.)</w:t>
      </w:r>
    </w:p>
    <w:p w14:paraId="6102AD84" w14:textId="77777777" w:rsidR="00C0790F" w:rsidRPr="00C13D54" w:rsidRDefault="00C0790F" w:rsidP="00387170"/>
    <w:p w14:paraId="3EC77CE4" w14:textId="77777777" w:rsidR="00C0790F" w:rsidRPr="00C13D54" w:rsidRDefault="00C0790F" w:rsidP="000164C8">
      <w:r w:rsidRPr="00C13D54">
        <w:t>Comply with Section 00120 of the Standard Specifications modified as follows:</w:t>
      </w:r>
    </w:p>
    <w:p w14:paraId="13F3D9EE" w14:textId="2029A49A" w:rsidR="00C71F7A" w:rsidRDefault="00C71F7A" w:rsidP="000164C8"/>
    <w:p w14:paraId="6952B275" w14:textId="34FC52C0" w:rsidR="00012863" w:rsidRDefault="00012863" w:rsidP="00012863">
      <w:r w:rsidRPr="007A6628">
        <w:rPr>
          <w:b/>
          <w:bCs/>
        </w:rPr>
        <w:t>00120.00  Prequalification of Bidders</w:t>
      </w:r>
      <w:r>
        <w:t> </w:t>
      </w:r>
      <w:r w:rsidR="009D6E5B">
        <w:t>–</w:t>
      </w:r>
      <w:r>
        <w:t> Add the following bullet to the end of the bullet list:</w:t>
      </w:r>
    </w:p>
    <w:p w14:paraId="24952033" w14:textId="77777777" w:rsidR="00012863" w:rsidRDefault="00012863" w:rsidP="00012863"/>
    <w:p w14:paraId="08011B5F" w14:textId="77777777" w:rsidR="00012863" w:rsidRDefault="00012863" w:rsidP="00012863">
      <w:pPr>
        <w:pStyle w:val="Bullet1-After1st"/>
      </w:pPr>
      <w:r>
        <w:t>If delivered by electronic mail, the application shall be sent to:</w:t>
      </w:r>
    </w:p>
    <w:p w14:paraId="2D83D2FF" w14:textId="77777777" w:rsidR="00012863" w:rsidRDefault="00012863" w:rsidP="00012863"/>
    <w:p w14:paraId="35423F0E" w14:textId="77777777" w:rsidR="00012863" w:rsidRDefault="00012863" w:rsidP="00012863">
      <w:pPr>
        <w:pStyle w:val="Indent3"/>
      </w:pPr>
      <w:r>
        <w:t>ODOTProcurementOfficeConstruction@odot.oregon.gov</w:t>
      </w:r>
    </w:p>
    <w:p w14:paraId="3E4BA5BE" w14:textId="77777777" w:rsidR="00012863" w:rsidRDefault="00012863" w:rsidP="000164C8"/>
    <w:p w14:paraId="3FD0BDF3" w14:textId="77777777" w:rsidR="009D6E5B" w:rsidRDefault="009D6E5B" w:rsidP="009D6E5B">
      <w:r>
        <w:t>Replace the bullet that begins “If delivered by mail…” with the following bullet:</w:t>
      </w:r>
    </w:p>
    <w:p w14:paraId="4613E9BF" w14:textId="77777777" w:rsidR="009D6E5B" w:rsidRDefault="009D6E5B" w:rsidP="009D6E5B"/>
    <w:p w14:paraId="04FB0F65" w14:textId="77777777" w:rsidR="009D6E5B" w:rsidRDefault="009D6E5B" w:rsidP="009D6E5B">
      <w:pPr>
        <w:pStyle w:val="Bullet1"/>
      </w:pPr>
      <w:r w:rsidRPr="001E309F">
        <w:t>If delivered by mail or parcel delivery service, the application shall be sent to:</w:t>
      </w:r>
    </w:p>
    <w:p w14:paraId="2E8A425A" w14:textId="77777777" w:rsidR="009D6E5B" w:rsidRDefault="009D6E5B" w:rsidP="009D6E5B">
      <w:pPr>
        <w:pStyle w:val="Indent2"/>
      </w:pPr>
    </w:p>
    <w:p w14:paraId="09203411" w14:textId="77777777" w:rsidR="009D6E5B" w:rsidRDefault="009D6E5B" w:rsidP="009D6E5B">
      <w:pPr>
        <w:pStyle w:val="Indent2"/>
      </w:pPr>
      <w:r w:rsidRPr="007C751D">
        <w:t>Oregon Department of Transportation</w:t>
      </w:r>
    </w:p>
    <w:p w14:paraId="337A1A96" w14:textId="30989A4D" w:rsidR="009D6E5B" w:rsidRPr="007C751D" w:rsidRDefault="009D6E5B" w:rsidP="009D6E5B">
      <w:pPr>
        <w:pStyle w:val="Indent2"/>
      </w:pPr>
      <w:r>
        <w:t>Procurement Construction Contracts, MS #33</w:t>
      </w:r>
    </w:p>
    <w:p w14:paraId="6E5ABEFC" w14:textId="77777777" w:rsidR="009D6E5B" w:rsidRPr="007C751D" w:rsidRDefault="009D6E5B" w:rsidP="009D6E5B">
      <w:pPr>
        <w:pStyle w:val="Indent2"/>
      </w:pPr>
      <w:r>
        <w:t>355 Capitol Street NE</w:t>
      </w:r>
    </w:p>
    <w:p w14:paraId="2A5DC93A" w14:textId="77777777" w:rsidR="009D6E5B" w:rsidRDefault="009D6E5B" w:rsidP="009D6E5B">
      <w:pPr>
        <w:pStyle w:val="Indent2"/>
      </w:pPr>
      <w:r w:rsidRPr="007C751D">
        <w:t>Salem, OR 9730</w:t>
      </w:r>
      <w:r>
        <w:t>1</w:t>
      </w:r>
    </w:p>
    <w:p w14:paraId="441FDDF4" w14:textId="77777777" w:rsidR="009D6E5B" w:rsidRDefault="009D6E5B" w:rsidP="000164C8"/>
    <w:p w14:paraId="6802D221" w14:textId="5A974B28" w:rsidR="00A31274" w:rsidRDefault="00A31274" w:rsidP="000164C8">
      <w:r w:rsidRPr="0085085A">
        <w:rPr>
          <w:b/>
          <w:bCs/>
        </w:rPr>
        <w:t>00120.01  General Bidding Requirements</w:t>
      </w:r>
      <w:r>
        <w:t> </w:t>
      </w:r>
      <w:r>
        <w:noBreakHyphen/>
        <w:t> Replace the paragraph that begins “If the Bidder submits the Bid…” with the following paragraph:</w:t>
      </w:r>
    </w:p>
    <w:p w14:paraId="39B51F2F" w14:textId="77777777" w:rsidR="00A31274" w:rsidRDefault="00A31274" w:rsidP="000164C8"/>
    <w:p w14:paraId="48B40953" w14:textId="66E5DE65" w:rsidR="00A31274" w:rsidRDefault="00A31274" w:rsidP="00A31274">
      <w:r>
        <w:t xml:space="preserve">If the Bidder submits the Bid electronically through BidExpress® as a joint venture, in addition to the joint venture signing with the digital signature and unique ID for the joint venture, the Bidder must also submit the signature pages from the Bid Booklet signed by each member of the joint venture, together with a statement the Bidder adds above or with the signatures as follows: “The following joint venture member signatures are for the Bid for the [Insert Project Name] Project submitted by the joint venture through BidExpress®. The signatures are on behalf of each joint venture member and the joint venture </w:t>
      </w:r>
      <w:proofErr w:type="gramStart"/>
      <w:r>
        <w:t>and also</w:t>
      </w:r>
      <w:proofErr w:type="gramEnd"/>
      <w:r>
        <w:t xml:space="preserve"> confirm that the signatory in BidExpress® was authorized to submit the Bid on behalf of the joint venture.” The Bidder must also email .pdf copies of the signature pages showing the signatures of the joint venture members with the required statement which must be received by BJ McCartney, Construction Contracts Manager, at the ODOT Procurement Office at: ODOTProcurementOfficeConstruction@odot.oregon.gov before the Closing date and time for the Bid. The signature pages with the original signatures must also be mailed or delivered to and received by BJ McCartney, Construction Contracts Manager, at the address given in the Bid Book as a condition of Award.</w:t>
      </w:r>
    </w:p>
    <w:p w14:paraId="743CC281" w14:textId="77777777" w:rsidR="00A31274" w:rsidRPr="00C13D54" w:rsidRDefault="00A31274" w:rsidP="000164C8"/>
    <w:p w14:paraId="3E2814D5" w14:textId="2FF8E558" w:rsidR="00BC000F" w:rsidRPr="00C13D54" w:rsidRDefault="00BC000F" w:rsidP="000164C8">
      <w:r w:rsidRPr="00C13D54">
        <w:rPr>
          <w:b/>
        </w:rPr>
        <w:lastRenderedPageBreak/>
        <w:t>00120.05  Request for Plans, Special Provisions, and Bid Booklets</w:t>
      </w:r>
      <w:r w:rsidRPr="00C13D54">
        <w:t> - Add the following to the end of this subsection:</w:t>
      </w:r>
    </w:p>
    <w:p w14:paraId="6F767F27" w14:textId="77777777" w:rsidR="00BC000F" w:rsidRPr="00C13D54" w:rsidRDefault="00BC000F" w:rsidP="000164C8"/>
    <w:p w14:paraId="0CFC3184" w14:textId="77777777" w:rsidR="00C0790F" w:rsidRPr="00C13D54" w:rsidRDefault="00C0790F" w:rsidP="000164C8">
      <w:pPr>
        <w:pStyle w:val="Instructions-Indented"/>
      </w:pPr>
      <w:r w:rsidRPr="00C13D54">
        <w:t>(Use one of the following options.)</w:t>
      </w:r>
    </w:p>
    <w:p w14:paraId="42045551" w14:textId="77777777" w:rsidR="00C0790F" w:rsidRPr="00C13D54" w:rsidRDefault="00C0790F" w:rsidP="000164C8">
      <w:pPr>
        <w:pStyle w:val="Instructions-Indented"/>
      </w:pPr>
    </w:p>
    <w:p w14:paraId="3B49DF64" w14:textId="58BDA93D" w:rsidR="00C0790F" w:rsidRPr="00C13D54" w:rsidRDefault="00C0790F" w:rsidP="000164C8">
      <w:pPr>
        <w:pStyle w:val="Instructions-Indented"/>
      </w:pPr>
      <w:r w:rsidRPr="00C13D54">
        <w:t xml:space="preserve">[ Option 1 - Use the following when the plans are separate. Fill in the blanks with information exactly as it appears on the plan title sheet. Remove underlines and parentheses. </w:t>
      </w:r>
      <w:r w:rsidR="0062223F" w:rsidRPr="00C13D54">
        <w:t xml:space="preserve">When </w:t>
      </w:r>
      <w:r w:rsidR="005473E3" w:rsidRPr="00C13D54">
        <w:t>filling in</w:t>
      </w:r>
      <w:r w:rsidR="0062223F" w:rsidRPr="00C13D54">
        <w:t xml:space="preserve"> the "(Bid Month Year)" </w:t>
      </w:r>
      <w:r w:rsidR="000D5BEB" w:rsidRPr="00C13D54">
        <w:t xml:space="preserve">field </w:t>
      </w:r>
      <w:r w:rsidR="0062223F" w:rsidRPr="00C13D54">
        <w:t xml:space="preserve">below, </w:t>
      </w:r>
      <w:r w:rsidR="005473E3" w:rsidRPr="00C13D54">
        <w:t xml:space="preserve">only enter the Month and Year, but not the day (example: "March </w:t>
      </w:r>
      <w:r w:rsidR="002765EA" w:rsidRPr="00C13D54">
        <w:t>2019</w:t>
      </w:r>
      <w:r w:rsidR="005473E3" w:rsidRPr="00C13D54">
        <w:t>")</w:t>
      </w:r>
      <w:r w:rsidR="000D5BEB" w:rsidRPr="00C13D54">
        <w:t>, unless otherwise shown on the plan title sheet</w:t>
      </w:r>
      <w:r w:rsidR="005473E3" w:rsidRPr="00C13D54">
        <w:t xml:space="preserve">. </w:t>
      </w:r>
      <w:r w:rsidRPr="00C13D54">
        <w:t>]</w:t>
      </w:r>
    </w:p>
    <w:p w14:paraId="07BE16A4" w14:textId="19C02F4E" w:rsidR="00174E9F" w:rsidRPr="00C13D54" w:rsidRDefault="00174E9F" w:rsidP="00174E9F"/>
    <w:p w14:paraId="7CE388B7" w14:textId="5E518FBC" w:rsidR="00174E9F" w:rsidRPr="00C13D54" w:rsidRDefault="00174E9F" w:rsidP="00174E9F">
      <w:pPr>
        <w:pStyle w:val="Instructions-Center"/>
      </w:pPr>
      <w:r w:rsidRPr="00C13D54">
        <w:t>[ Begin Option 1 ]</w:t>
      </w:r>
    </w:p>
    <w:p w14:paraId="1C0BC670" w14:textId="77777777" w:rsidR="00C0790F" w:rsidRPr="00C13D54" w:rsidRDefault="00C0790F" w:rsidP="00387170"/>
    <w:p w14:paraId="0AC878A1" w14:textId="77777777" w:rsidR="00C0790F" w:rsidRPr="00C13D54" w:rsidRDefault="00C0790F">
      <w:r w:rsidRPr="00C13D54">
        <w:t>The Plans, which are applicable to the Work to be performed under the Contract, bear title and date as follows:</w:t>
      </w:r>
    </w:p>
    <w:p w14:paraId="47C865F8" w14:textId="77777777" w:rsidR="00C0790F" w:rsidRPr="00C13D54" w:rsidRDefault="00C0790F"/>
    <w:p w14:paraId="6DFCBEBF" w14:textId="77777777" w:rsidR="00C0790F" w:rsidRPr="00C13D54" w:rsidRDefault="00C0790F">
      <w:pPr>
        <w:jc w:val="center"/>
        <w:rPr>
          <w:szCs w:val="22"/>
        </w:rPr>
      </w:pPr>
      <w:r w:rsidRPr="00C13D54">
        <w:t xml:space="preserve">"____ </w:t>
      </w:r>
      <w:r w:rsidRPr="00C13D54">
        <w:rPr>
          <w:szCs w:val="22"/>
        </w:rPr>
        <w:t>(Scope of Work) ____</w:t>
      </w:r>
    </w:p>
    <w:p w14:paraId="142E958F" w14:textId="77777777" w:rsidR="00C0790F" w:rsidRPr="00C13D54" w:rsidRDefault="00C0790F">
      <w:pPr>
        <w:jc w:val="center"/>
      </w:pPr>
      <w:r w:rsidRPr="00C13D54">
        <w:t>____ (Project Name) ____</w:t>
      </w:r>
    </w:p>
    <w:p w14:paraId="5A2C3F47" w14:textId="77777777" w:rsidR="00C0790F" w:rsidRPr="00C13D54" w:rsidRDefault="00C0790F">
      <w:pPr>
        <w:jc w:val="center"/>
      </w:pPr>
      <w:r w:rsidRPr="00C13D54">
        <w:t>____ (Highway Name) ____</w:t>
      </w:r>
    </w:p>
    <w:p w14:paraId="6E8466B3" w14:textId="77777777" w:rsidR="00C0790F" w:rsidRPr="00C13D54" w:rsidRDefault="00C0790F">
      <w:pPr>
        <w:jc w:val="center"/>
      </w:pPr>
      <w:r w:rsidRPr="00C13D54">
        <w:t>____ (County) ____</w:t>
      </w:r>
    </w:p>
    <w:p w14:paraId="6864CE0C" w14:textId="77777777" w:rsidR="00C0790F" w:rsidRPr="00C13D54" w:rsidRDefault="00C0790F">
      <w:pPr>
        <w:jc w:val="center"/>
      </w:pPr>
      <w:r w:rsidRPr="00C13D54">
        <w:t xml:space="preserve">____ </w:t>
      </w:r>
      <w:r w:rsidRPr="00C13D54">
        <w:rPr>
          <w:szCs w:val="22"/>
        </w:rPr>
        <w:t>(Bid</w:t>
      </w:r>
      <w:r w:rsidR="0062223F" w:rsidRPr="00C13D54">
        <w:rPr>
          <w:szCs w:val="22"/>
        </w:rPr>
        <w:t xml:space="preserve"> Month Year</w:t>
      </w:r>
      <w:r w:rsidRPr="00C13D54">
        <w:rPr>
          <w:szCs w:val="22"/>
        </w:rPr>
        <w:t xml:space="preserve">) </w:t>
      </w:r>
      <w:r w:rsidRPr="00C13D54">
        <w:t>____"</w:t>
      </w:r>
    </w:p>
    <w:p w14:paraId="7E418749" w14:textId="77777777" w:rsidR="00C0790F" w:rsidRPr="00C13D54" w:rsidRDefault="00C0790F"/>
    <w:p w14:paraId="33FDA375" w14:textId="7F126731" w:rsidR="00174E9F" w:rsidRPr="00C13D54" w:rsidRDefault="00174E9F" w:rsidP="00174E9F">
      <w:pPr>
        <w:pStyle w:val="Instructions-Center"/>
      </w:pPr>
      <w:r w:rsidRPr="00C13D54">
        <w:t xml:space="preserve">[ End Option </w:t>
      </w:r>
      <w:r w:rsidR="00912796" w:rsidRPr="00C13D54">
        <w:t>1</w:t>
      </w:r>
      <w:r w:rsidRPr="00C13D54">
        <w:t xml:space="preserve"> ] </w:t>
      </w:r>
    </w:p>
    <w:p w14:paraId="1860EB27" w14:textId="77777777" w:rsidR="00174E9F" w:rsidRPr="00C13D54" w:rsidRDefault="00174E9F" w:rsidP="000164C8">
      <w:pPr>
        <w:pStyle w:val="Instructions-Indented"/>
      </w:pPr>
    </w:p>
    <w:p w14:paraId="32EFEF0F" w14:textId="53A414B9" w:rsidR="00C0790F" w:rsidRPr="00C13D54" w:rsidRDefault="00174E9F" w:rsidP="000164C8">
      <w:pPr>
        <w:pStyle w:val="Instructions-Indented"/>
      </w:pPr>
      <w:r w:rsidRPr="00C13D54">
        <w:t xml:space="preserve"> </w:t>
      </w:r>
      <w:r w:rsidR="00C0790F" w:rsidRPr="00C13D54">
        <w:t>[ Option 2 - Use the following paragraph when the plans are included at the end of these Special Provisions. ]</w:t>
      </w:r>
    </w:p>
    <w:p w14:paraId="39B2EFBC" w14:textId="3AB26F58" w:rsidR="00C0790F" w:rsidRPr="00C13D54" w:rsidRDefault="00C0790F" w:rsidP="00387170"/>
    <w:p w14:paraId="3AD46642" w14:textId="77777777" w:rsidR="00174E9F" w:rsidRPr="00C13D54" w:rsidRDefault="00174E9F" w:rsidP="00174E9F">
      <w:pPr>
        <w:pStyle w:val="Instructions-Center"/>
      </w:pPr>
      <w:r w:rsidRPr="00C13D54">
        <w:t xml:space="preserve">[ Begin Option 2 ] </w:t>
      </w:r>
    </w:p>
    <w:p w14:paraId="6A6666B2" w14:textId="77777777" w:rsidR="00174E9F" w:rsidRPr="00C13D54" w:rsidRDefault="00174E9F" w:rsidP="00387170"/>
    <w:p w14:paraId="20A3DE9C" w14:textId="5A228928" w:rsidR="00C0790F" w:rsidRPr="00C13D54" w:rsidRDefault="00C0790F">
      <w:r w:rsidRPr="00C13D54">
        <w:t>The Plans, which are applicable to the Work to be performed under the Contract, are included in these Special Provisions.</w:t>
      </w:r>
    </w:p>
    <w:p w14:paraId="79F4AF80" w14:textId="77777777" w:rsidR="00174E9F" w:rsidRPr="00C13D54" w:rsidRDefault="00174E9F"/>
    <w:p w14:paraId="3389AF37" w14:textId="0F7C3648" w:rsidR="00174E9F" w:rsidRPr="00C13D54" w:rsidRDefault="00174E9F" w:rsidP="00174E9F">
      <w:pPr>
        <w:pStyle w:val="Instructions-Center"/>
      </w:pPr>
      <w:r w:rsidRPr="00C13D54">
        <w:t xml:space="preserve">[ End Option 2 ] </w:t>
      </w:r>
    </w:p>
    <w:p w14:paraId="436391E6" w14:textId="6FD799CA" w:rsidR="00E43DF5" w:rsidRPr="00C13D54" w:rsidRDefault="00E43DF5" w:rsidP="00E43DF5"/>
    <w:p w14:paraId="07653ACB" w14:textId="578F0EBC" w:rsidR="006A1189" w:rsidRPr="00C13D54" w:rsidRDefault="006A1189" w:rsidP="006A1189">
      <w:pPr>
        <w:pStyle w:val="Instructions-Indented"/>
      </w:pPr>
      <w:r w:rsidRPr="00C13D54">
        <w:t>(</w:t>
      </w:r>
      <w:r w:rsidR="00531E19">
        <w:t xml:space="preserve">Use subsection .15 when listing personnel qualifications or for projects that include a mandatory </w:t>
      </w:r>
      <w:proofErr w:type="spellStart"/>
      <w:r w:rsidR="00531E19">
        <w:t>prebid</w:t>
      </w:r>
      <w:proofErr w:type="spellEnd"/>
      <w:r w:rsidR="00531E19">
        <w:t xml:space="preserve"> meeting.) </w:t>
      </w:r>
    </w:p>
    <w:p w14:paraId="28DB3A1D" w14:textId="77777777" w:rsidR="006A1189" w:rsidRPr="00C13D54" w:rsidRDefault="006A1189" w:rsidP="006A1189"/>
    <w:p w14:paraId="6C9E87DF" w14:textId="77777777" w:rsidR="00531E19" w:rsidRDefault="006A1189" w:rsidP="00531E19">
      <w:r w:rsidRPr="00C13D54">
        <w:rPr>
          <w:b/>
        </w:rPr>
        <w:t>00120.15  Examination of Work Site and Solicitation Documents; Consideration of Conditions to be Encountered</w:t>
      </w:r>
      <w:r w:rsidRPr="00C13D54">
        <w:t> - </w:t>
      </w:r>
      <w:r w:rsidR="00531E19" w:rsidRPr="00C13D54">
        <w:t>Add the following to the end of this subsection:</w:t>
      </w:r>
    </w:p>
    <w:p w14:paraId="18CF59BE" w14:textId="77777777" w:rsidR="00531E19" w:rsidRDefault="00531E19" w:rsidP="00531E19"/>
    <w:p w14:paraId="570A504E" w14:textId="77777777" w:rsidR="00F74876" w:rsidRDefault="00531E19" w:rsidP="00F74876">
      <w:pPr>
        <w:pStyle w:val="Instructions-Indented"/>
      </w:pPr>
      <w:r>
        <w:t xml:space="preserve">(Use the following paragraph and list when any of the following Specification Subsections are included in the Project by reference to the Standard Specification or Special Provision. </w:t>
      </w:r>
      <w:r w:rsidRPr="00BC0D40">
        <w:rPr>
          <w:u w:val="single"/>
        </w:rPr>
        <w:t xml:space="preserve">If any additional experience or personnel qualifications are added to Special Provisions, add </w:t>
      </w:r>
      <w:r w:rsidR="000807C9">
        <w:rPr>
          <w:u w:val="single"/>
        </w:rPr>
        <w:t xml:space="preserve">each </w:t>
      </w:r>
      <w:r w:rsidRPr="00BC0D40">
        <w:rPr>
          <w:u w:val="single"/>
        </w:rPr>
        <w:t>subsection</w:t>
      </w:r>
      <w:r w:rsidR="000807C9">
        <w:rPr>
          <w:u w:val="single"/>
        </w:rPr>
        <w:t xml:space="preserve"> number and subsection title</w:t>
      </w:r>
      <w:r w:rsidRPr="00BC0D40">
        <w:rPr>
          <w:u w:val="single"/>
        </w:rPr>
        <w:t xml:space="preserve"> to the list</w:t>
      </w:r>
      <w:r>
        <w:t>. Delete the lines that do not apply to the Project.</w:t>
      </w:r>
      <w:r w:rsidR="00F74876">
        <w:t xml:space="preserve"> </w:t>
      </w:r>
    </w:p>
    <w:p w14:paraId="307AAF58" w14:textId="77777777" w:rsidR="00F74876" w:rsidRDefault="00F74876" w:rsidP="00F74876">
      <w:pPr>
        <w:pStyle w:val="Instructions-Indented"/>
      </w:pPr>
    </w:p>
    <w:p w14:paraId="65B29EDE" w14:textId="7CCF1C39" w:rsidR="00531E19" w:rsidRDefault="00F74876" w:rsidP="00F74876">
      <w:pPr>
        <w:pStyle w:val="Instructions-Indented"/>
      </w:pPr>
      <w:r>
        <w:t>Examples of when to list Personnel Qualifications are when experience is listed or there is a requirement of experiences. Personnel Qualifications are not listed if it is a certified technician or a certification requirement only.</w:t>
      </w:r>
      <w:r w:rsidR="00531E19">
        <w:t>)</w:t>
      </w:r>
    </w:p>
    <w:p w14:paraId="40373362" w14:textId="77777777" w:rsidR="00F74876" w:rsidRDefault="00F74876" w:rsidP="00531E19"/>
    <w:p w14:paraId="72E9DF83" w14:textId="77777777" w:rsidR="00531E19" w:rsidRPr="00BF6EC2" w:rsidRDefault="00531E19" w:rsidP="00531E19">
      <w:r>
        <w:lastRenderedPageBreak/>
        <w:t>Certain Specifications included in the Project require additional experience or personnel qualifications. Refer to the subsection requirements that may affect bidding considerations, including but not limited to the following:</w:t>
      </w:r>
    </w:p>
    <w:p w14:paraId="11309296" w14:textId="77777777" w:rsidR="00531E19" w:rsidRPr="00660562" w:rsidRDefault="00531E19" w:rsidP="00531E19">
      <w:pPr>
        <w:tabs>
          <w:tab w:val="left" w:pos="720"/>
          <w:tab w:val="left" w:pos="1440"/>
          <w:tab w:val="right" w:pos="7560"/>
        </w:tabs>
        <w:rPr>
          <w:b/>
        </w:rPr>
      </w:pPr>
    </w:p>
    <w:p w14:paraId="0F7450D9" w14:textId="686445FF" w:rsidR="00531E19" w:rsidRPr="00BF6EC2" w:rsidRDefault="000D1FCC" w:rsidP="00F813CE">
      <w:pPr>
        <w:tabs>
          <w:tab w:val="left" w:pos="720"/>
          <w:tab w:val="left" w:pos="2250"/>
        </w:tabs>
        <w:rPr>
          <w:b/>
          <w:bCs/>
        </w:rPr>
      </w:pPr>
      <w:r>
        <w:rPr>
          <w:b/>
          <w:bCs/>
        </w:rPr>
        <w:tab/>
      </w:r>
      <w:r w:rsidR="00531E19" w:rsidRPr="00BF6EC2">
        <w:rPr>
          <w:b/>
          <w:bCs/>
        </w:rPr>
        <w:t>Subsection</w:t>
      </w:r>
      <w:r w:rsidR="00531E19" w:rsidRPr="00BF6EC2">
        <w:rPr>
          <w:b/>
          <w:bCs/>
        </w:rPr>
        <w:tab/>
        <w:t>Title</w:t>
      </w:r>
    </w:p>
    <w:p w14:paraId="7C4E4BD3" w14:textId="30A43BCB" w:rsidR="00531E19" w:rsidRDefault="00F813CE" w:rsidP="00F813CE">
      <w:pPr>
        <w:tabs>
          <w:tab w:val="left" w:pos="720"/>
          <w:tab w:val="left" w:pos="2160"/>
        </w:tabs>
      </w:pPr>
      <w:r>
        <w:tab/>
      </w:r>
      <w:r w:rsidR="00531E19">
        <w:t>00256.30</w:t>
      </w:r>
      <w:r w:rsidR="00531E19">
        <w:tab/>
      </w:r>
      <w:r w:rsidR="00531E19">
        <w:tab/>
        <w:t>Personnel Qualifications</w:t>
      </w:r>
    </w:p>
    <w:p w14:paraId="62BFEA4A" w14:textId="2EAD3E1C" w:rsidR="00531E19" w:rsidRDefault="000D1FCC" w:rsidP="00F813CE">
      <w:pPr>
        <w:tabs>
          <w:tab w:val="left" w:pos="720"/>
          <w:tab w:val="left" w:pos="2160"/>
        </w:tabs>
      </w:pPr>
      <w:r>
        <w:tab/>
      </w:r>
      <w:r w:rsidR="00531E19">
        <w:t>00293.30</w:t>
      </w:r>
      <w:r w:rsidR="00531E19">
        <w:tab/>
      </w:r>
      <w:r w:rsidR="00531E19">
        <w:tab/>
        <w:t>Personnel Qualifications</w:t>
      </w:r>
    </w:p>
    <w:p w14:paraId="778C16D6" w14:textId="599E842B" w:rsidR="00531E19" w:rsidRDefault="000D1FCC" w:rsidP="00F813CE">
      <w:pPr>
        <w:tabs>
          <w:tab w:val="left" w:pos="720"/>
          <w:tab w:val="left" w:pos="2160"/>
        </w:tabs>
      </w:pPr>
      <w:r>
        <w:tab/>
      </w:r>
      <w:r w:rsidR="00531E19">
        <w:t>00294.30</w:t>
      </w:r>
      <w:r w:rsidR="00531E19">
        <w:tab/>
      </w:r>
      <w:r w:rsidR="00531E19">
        <w:tab/>
        <w:t>Personnel Qualifications</w:t>
      </w:r>
    </w:p>
    <w:p w14:paraId="5454F68B" w14:textId="53A6FC5C" w:rsidR="00531E19" w:rsidRDefault="000D1FCC" w:rsidP="00F813CE">
      <w:pPr>
        <w:tabs>
          <w:tab w:val="left" w:pos="720"/>
          <w:tab w:val="left" w:pos="2160"/>
        </w:tabs>
      </w:pPr>
      <w:r>
        <w:tab/>
      </w:r>
      <w:r w:rsidR="00531E19">
        <w:t>00295.30</w:t>
      </w:r>
      <w:r w:rsidR="00531E19">
        <w:tab/>
      </w:r>
      <w:r w:rsidR="00531E19">
        <w:tab/>
        <w:t>Personnel Qualifications</w:t>
      </w:r>
    </w:p>
    <w:p w14:paraId="5A83146D" w14:textId="2205E2BE" w:rsidR="00531E19" w:rsidRDefault="000D1FCC" w:rsidP="00F813CE">
      <w:pPr>
        <w:tabs>
          <w:tab w:val="left" w:pos="720"/>
          <w:tab w:val="left" w:pos="2160"/>
        </w:tabs>
      </w:pPr>
      <w:r>
        <w:tab/>
      </w:r>
      <w:r w:rsidR="00531E19">
        <w:t>00296.30</w:t>
      </w:r>
      <w:r w:rsidR="00531E19">
        <w:tab/>
      </w:r>
      <w:r w:rsidR="00531E19">
        <w:tab/>
        <w:t>Personnel Qualifications</w:t>
      </w:r>
    </w:p>
    <w:p w14:paraId="71B382F2" w14:textId="4718A0CE" w:rsidR="00531E19" w:rsidRDefault="000D1FCC" w:rsidP="00F813CE">
      <w:pPr>
        <w:tabs>
          <w:tab w:val="left" w:pos="720"/>
          <w:tab w:val="left" w:pos="2160"/>
        </w:tabs>
      </w:pPr>
      <w:r>
        <w:tab/>
      </w:r>
      <w:r w:rsidR="00531E19">
        <w:t>00297.30</w:t>
      </w:r>
      <w:r w:rsidR="00531E19">
        <w:tab/>
      </w:r>
      <w:r w:rsidR="00531E19">
        <w:tab/>
        <w:t>Personnel Qualifications</w:t>
      </w:r>
    </w:p>
    <w:p w14:paraId="0EB36698" w14:textId="6E7ED270" w:rsidR="00531E19" w:rsidRDefault="000D1FCC" w:rsidP="00F813CE">
      <w:pPr>
        <w:tabs>
          <w:tab w:val="left" w:pos="720"/>
          <w:tab w:val="left" w:pos="2160"/>
        </w:tabs>
      </w:pPr>
      <w:r>
        <w:tab/>
      </w:r>
      <w:r w:rsidR="00531E19">
        <w:t>00298.30</w:t>
      </w:r>
      <w:r w:rsidR="00531E19">
        <w:tab/>
      </w:r>
      <w:r w:rsidR="00531E19">
        <w:tab/>
        <w:t>Personnel Qualifications</w:t>
      </w:r>
    </w:p>
    <w:p w14:paraId="13737F42" w14:textId="299955D3" w:rsidR="00531E19" w:rsidRDefault="000D1FCC" w:rsidP="00F813CE">
      <w:pPr>
        <w:tabs>
          <w:tab w:val="left" w:pos="720"/>
          <w:tab w:val="left" w:pos="2160"/>
        </w:tabs>
      </w:pPr>
      <w:r>
        <w:tab/>
      </w:r>
      <w:r w:rsidR="00531E19">
        <w:t>00299.30</w:t>
      </w:r>
      <w:r w:rsidR="00531E19">
        <w:tab/>
      </w:r>
      <w:r w:rsidR="00531E19">
        <w:tab/>
        <w:t>Personnel Qualifications</w:t>
      </w:r>
    </w:p>
    <w:p w14:paraId="50E5B6A1" w14:textId="381E9310" w:rsidR="00531E19" w:rsidRDefault="000D1FCC" w:rsidP="00F813CE">
      <w:pPr>
        <w:tabs>
          <w:tab w:val="left" w:pos="720"/>
          <w:tab w:val="left" w:pos="2160"/>
        </w:tabs>
      </w:pPr>
      <w:r>
        <w:tab/>
      </w:r>
      <w:r w:rsidR="00531E19">
        <w:t>00299A.30</w:t>
      </w:r>
      <w:r w:rsidR="00531E19">
        <w:tab/>
      </w:r>
      <w:r w:rsidR="00531E19">
        <w:tab/>
        <w:t>Personnel Qualifications</w:t>
      </w:r>
    </w:p>
    <w:p w14:paraId="54D1E9A0" w14:textId="55135745" w:rsidR="002D2D76" w:rsidRDefault="002D2D76" w:rsidP="00F813CE">
      <w:pPr>
        <w:tabs>
          <w:tab w:val="left" w:pos="720"/>
          <w:tab w:val="left" w:pos="2160"/>
        </w:tabs>
      </w:pPr>
      <w:r>
        <w:tab/>
        <w:t xml:space="preserve">00350.30 </w:t>
      </w:r>
      <w:r>
        <w:tab/>
      </w:r>
      <w:r>
        <w:tab/>
        <w:t>Personnel Qualifications</w:t>
      </w:r>
    </w:p>
    <w:p w14:paraId="179C2C69" w14:textId="1F3A90C8" w:rsidR="00531E19" w:rsidRDefault="000D1FCC" w:rsidP="00F813CE">
      <w:pPr>
        <w:tabs>
          <w:tab w:val="left" w:pos="720"/>
          <w:tab w:val="left" w:pos="2160"/>
        </w:tabs>
      </w:pPr>
      <w:r>
        <w:tab/>
      </w:r>
      <w:r w:rsidR="00531E19">
        <w:t>00380.30</w:t>
      </w:r>
      <w:r w:rsidR="00531E19">
        <w:tab/>
      </w:r>
      <w:r w:rsidR="00531E19">
        <w:tab/>
        <w:t>Personnel Qualifications</w:t>
      </w:r>
    </w:p>
    <w:p w14:paraId="5D607D87" w14:textId="2F2128E8" w:rsidR="00531E19" w:rsidRDefault="000D1FCC" w:rsidP="00F813CE">
      <w:pPr>
        <w:tabs>
          <w:tab w:val="left" w:pos="720"/>
          <w:tab w:val="left" w:pos="2160"/>
        </w:tabs>
      </w:pPr>
      <w:r>
        <w:tab/>
      </w:r>
      <w:r w:rsidR="00531E19">
        <w:t>00396.30</w:t>
      </w:r>
      <w:r w:rsidR="00531E19">
        <w:tab/>
      </w:r>
      <w:r w:rsidR="00531E19">
        <w:tab/>
        <w:t>Personnel Qualifications</w:t>
      </w:r>
    </w:p>
    <w:p w14:paraId="59BC8586" w14:textId="012B7900" w:rsidR="00531E19" w:rsidRDefault="000D1FCC" w:rsidP="00F813CE">
      <w:pPr>
        <w:tabs>
          <w:tab w:val="left" w:pos="720"/>
          <w:tab w:val="left" w:pos="2160"/>
        </w:tabs>
      </w:pPr>
      <w:r>
        <w:tab/>
      </w:r>
      <w:r w:rsidR="00531E19">
        <w:t>00398.30</w:t>
      </w:r>
      <w:r w:rsidR="00531E19">
        <w:tab/>
      </w:r>
      <w:r w:rsidR="00531E19">
        <w:tab/>
        <w:t>Personnel Qualifications</w:t>
      </w:r>
    </w:p>
    <w:p w14:paraId="305B4B95" w14:textId="7BED1B45" w:rsidR="00531E19" w:rsidRDefault="000D1FCC" w:rsidP="00F813CE">
      <w:pPr>
        <w:tabs>
          <w:tab w:val="left" w:pos="720"/>
          <w:tab w:val="left" w:pos="2160"/>
        </w:tabs>
      </w:pPr>
      <w:r>
        <w:tab/>
      </w:r>
      <w:r w:rsidR="00531E19">
        <w:t>00411.30</w:t>
      </w:r>
      <w:r w:rsidR="00531E19">
        <w:tab/>
      </w:r>
      <w:r w:rsidR="00531E19">
        <w:tab/>
        <w:t>Personnel Qualifications</w:t>
      </w:r>
    </w:p>
    <w:p w14:paraId="396F6E2B" w14:textId="2F862453" w:rsidR="00531E19" w:rsidRDefault="000D1FCC" w:rsidP="00F813CE">
      <w:pPr>
        <w:tabs>
          <w:tab w:val="left" w:pos="720"/>
          <w:tab w:val="left" w:pos="2160"/>
        </w:tabs>
      </w:pPr>
      <w:r>
        <w:tab/>
      </w:r>
      <w:r w:rsidR="00531E19">
        <w:t>00412.30</w:t>
      </w:r>
      <w:r w:rsidR="00531E19">
        <w:tab/>
      </w:r>
      <w:r w:rsidR="00531E19">
        <w:tab/>
        <w:t>Personnel Qualifications</w:t>
      </w:r>
    </w:p>
    <w:p w14:paraId="02E235B3" w14:textId="2C77A479" w:rsidR="00531E19" w:rsidRDefault="000D1FCC" w:rsidP="00F813CE">
      <w:pPr>
        <w:tabs>
          <w:tab w:val="left" w:pos="720"/>
          <w:tab w:val="left" w:pos="2160"/>
        </w:tabs>
      </w:pPr>
      <w:r>
        <w:tab/>
      </w:r>
      <w:r w:rsidR="00531E19">
        <w:t>00413.30</w:t>
      </w:r>
      <w:r w:rsidR="00531E19">
        <w:tab/>
      </w:r>
      <w:r w:rsidR="00531E19">
        <w:tab/>
        <w:t>Personnel Qualifications</w:t>
      </w:r>
    </w:p>
    <w:p w14:paraId="3B32D1D8" w14:textId="5B729388" w:rsidR="00531E19" w:rsidRDefault="000D1FCC" w:rsidP="00F813CE">
      <w:pPr>
        <w:tabs>
          <w:tab w:val="left" w:pos="720"/>
          <w:tab w:val="left" w:pos="2160"/>
        </w:tabs>
      </w:pPr>
      <w:r>
        <w:tab/>
      </w:r>
      <w:r w:rsidR="00531E19">
        <w:t>00414.30</w:t>
      </w:r>
      <w:r w:rsidR="00531E19">
        <w:tab/>
      </w:r>
      <w:r w:rsidR="00531E19">
        <w:tab/>
        <w:t>Personnel Qualifications</w:t>
      </w:r>
    </w:p>
    <w:p w14:paraId="27A91FB1" w14:textId="0DC17B82" w:rsidR="00531E19" w:rsidRDefault="000D1FCC" w:rsidP="00F813CE">
      <w:pPr>
        <w:tabs>
          <w:tab w:val="left" w:pos="720"/>
          <w:tab w:val="left" w:pos="2160"/>
        </w:tabs>
      </w:pPr>
      <w:r>
        <w:tab/>
      </w:r>
      <w:r w:rsidR="00531E19">
        <w:t>00444.30</w:t>
      </w:r>
      <w:r w:rsidR="00531E19">
        <w:tab/>
      </w:r>
      <w:r w:rsidR="00531E19">
        <w:tab/>
        <w:t>Personnel Qualifications</w:t>
      </w:r>
    </w:p>
    <w:p w14:paraId="1E319A13" w14:textId="023992F9" w:rsidR="00531E19" w:rsidRDefault="000D1FCC" w:rsidP="00F813CE">
      <w:pPr>
        <w:tabs>
          <w:tab w:val="left" w:pos="720"/>
          <w:tab w:val="left" w:pos="2160"/>
        </w:tabs>
      </w:pPr>
      <w:r>
        <w:tab/>
      </w:r>
      <w:r w:rsidR="00531E19">
        <w:t>00512.30</w:t>
      </w:r>
      <w:r w:rsidR="00531E19">
        <w:tab/>
      </w:r>
      <w:r w:rsidR="00531E19">
        <w:tab/>
        <w:t>Personnel Qualifications</w:t>
      </w:r>
    </w:p>
    <w:p w14:paraId="6FF09D65" w14:textId="2E47F015" w:rsidR="00531E19" w:rsidRDefault="000D1FCC" w:rsidP="00F813CE">
      <w:pPr>
        <w:tabs>
          <w:tab w:val="left" w:pos="720"/>
          <w:tab w:val="left" w:pos="2160"/>
        </w:tabs>
      </w:pPr>
      <w:r>
        <w:tab/>
      </w:r>
      <w:r w:rsidR="00531E19">
        <w:t>00515.30</w:t>
      </w:r>
      <w:r w:rsidR="00531E19">
        <w:tab/>
      </w:r>
      <w:r w:rsidR="00531E19">
        <w:tab/>
        <w:t>Personnel Qualifications</w:t>
      </w:r>
    </w:p>
    <w:p w14:paraId="7CD32B5E" w14:textId="0801BD39" w:rsidR="00531E19" w:rsidRDefault="000D1FCC" w:rsidP="00F813CE">
      <w:pPr>
        <w:tabs>
          <w:tab w:val="left" w:pos="720"/>
          <w:tab w:val="left" w:pos="2160"/>
        </w:tabs>
      </w:pPr>
      <w:r>
        <w:tab/>
      </w:r>
      <w:r w:rsidR="00531E19">
        <w:t>00535.30</w:t>
      </w:r>
      <w:r w:rsidR="00531E19">
        <w:tab/>
      </w:r>
      <w:r w:rsidR="00531E19">
        <w:tab/>
        <w:t>Personnel Qualifications</w:t>
      </w:r>
    </w:p>
    <w:p w14:paraId="1F479A0A" w14:textId="6107F53A" w:rsidR="00872CCA" w:rsidRDefault="000D1FCC" w:rsidP="00F813CE">
      <w:pPr>
        <w:tabs>
          <w:tab w:val="left" w:pos="720"/>
          <w:tab w:val="left" w:pos="2160"/>
        </w:tabs>
      </w:pPr>
      <w:r>
        <w:tab/>
      </w:r>
      <w:r w:rsidR="00872CCA">
        <w:t xml:space="preserve">00537.30 </w:t>
      </w:r>
      <w:r w:rsidR="00872CCA">
        <w:tab/>
      </w:r>
      <w:r w:rsidR="00872CCA">
        <w:tab/>
        <w:t>Personnel Qualifications</w:t>
      </w:r>
    </w:p>
    <w:p w14:paraId="4A5ED84A" w14:textId="1BCC6F64" w:rsidR="00240B4B" w:rsidRDefault="000D1FCC" w:rsidP="00F813CE">
      <w:pPr>
        <w:tabs>
          <w:tab w:val="left" w:pos="720"/>
          <w:tab w:val="left" w:pos="2160"/>
        </w:tabs>
      </w:pPr>
      <w:r>
        <w:tab/>
      </w:r>
      <w:r w:rsidR="00240B4B">
        <w:t>00538.30</w:t>
      </w:r>
      <w:r w:rsidR="00240B4B">
        <w:tab/>
      </w:r>
      <w:r w:rsidR="00240B4B">
        <w:tab/>
        <w:t>Personnel Qualifications</w:t>
      </w:r>
    </w:p>
    <w:p w14:paraId="5DCFA8BD" w14:textId="45A805B0" w:rsidR="00806AD1" w:rsidRDefault="000D1FCC" w:rsidP="00F813CE">
      <w:pPr>
        <w:tabs>
          <w:tab w:val="left" w:pos="720"/>
          <w:tab w:val="left" w:pos="2160"/>
        </w:tabs>
      </w:pPr>
      <w:r>
        <w:tab/>
      </w:r>
      <w:r w:rsidR="00531E19">
        <w:t>00543.30</w:t>
      </w:r>
      <w:r w:rsidR="00531E19">
        <w:tab/>
      </w:r>
      <w:r w:rsidR="00531E19">
        <w:tab/>
        <w:t>Personnel Qualifications</w:t>
      </w:r>
    </w:p>
    <w:p w14:paraId="2664CE1D" w14:textId="3BD4A277" w:rsidR="00531E19" w:rsidRDefault="000D1FCC" w:rsidP="00F813CE">
      <w:pPr>
        <w:tabs>
          <w:tab w:val="left" w:pos="720"/>
          <w:tab w:val="left" w:pos="2160"/>
        </w:tabs>
      </w:pPr>
      <w:r>
        <w:tab/>
      </w:r>
      <w:r w:rsidR="00531E19">
        <w:t>00556.30</w:t>
      </w:r>
      <w:r w:rsidR="00531E19">
        <w:tab/>
      </w:r>
      <w:r w:rsidR="00531E19">
        <w:tab/>
        <w:t>Personnel Qualifications</w:t>
      </w:r>
    </w:p>
    <w:p w14:paraId="0443FF9D" w14:textId="53C80E20" w:rsidR="00531E19" w:rsidRDefault="000D1FCC" w:rsidP="00F813CE">
      <w:pPr>
        <w:tabs>
          <w:tab w:val="left" w:pos="720"/>
          <w:tab w:val="left" w:pos="2160"/>
        </w:tabs>
      </w:pPr>
      <w:r>
        <w:tab/>
      </w:r>
      <w:r w:rsidR="00531E19">
        <w:t>00557.30</w:t>
      </w:r>
      <w:r w:rsidR="00531E19">
        <w:tab/>
      </w:r>
      <w:r w:rsidR="00531E19">
        <w:tab/>
        <w:t>Personnel Qualifications</w:t>
      </w:r>
    </w:p>
    <w:p w14:paraId="1C4AB153" w14:textId="4DB44CE4" w:rsidR="00C02AD0" w:rsidRDefault="000D1FCC" w:rsidP="00F813CE">
      <w:pPr>
        <w:tabs>
          <w:tab w:val="left" w:pos="720"/>
          <w:tab w:val="left" w:pos="2160"/>
        </w:tabs>
      </w:pPr>
      <w:r>
        <w:tab/>
      </w:r>
      <w:r w:rsidR="00C02AD0">
        <w:t>00558.30</w:t>
      </w:r>
      <w:r w:rsidR="00C02AD0">
        <w:tab/>
      </w:r>
      <w:r w:rsidR="00C02AD0">
        <w:tab/>
        <w:t>Personnel Qualifications</w:t>
      </w:r>
    </w:p>
    <w:p w14:paraId="3FB1CBAE" w14:textId="1DABA5DC" w:rsidR="00531E19" w:rsidRDefault="000D1FCC" w:rsidP="00F813CE">
      <w:pPr>
        <w:tabs>
          <w:tab w:val="left" w:pos="720"/>
          <w:tab w:val="left" w:pos="2160"/>
        </w:tabs>
      </w:pPr>
      <w:r>
        <w:tab/>
      </w:r>
      <w:r w:rsidR="00531E19">
        <w:t>00565.30</w:t>
      </w:r>
      <w:r w:rsidR="00531E19">
        <w:tab/>
      </w:r>
      <w:r w:rsidR="00531E19">
        <w:tab/>
        <w:t>Personnel Qualifications</w:t>
      </w:r>
    </w:p>
    <w:p w14:paraId="22DF9B0B" w14:textId="30835B58" w:rsidR="00531E19" w:rsidRDefault="000D1FCC" w:rsidP="00F813CE">
      <w:pPr>
        <w:tabs>
          <w:tab w:val="left" w:pos="720"/>
          <w:tab w:val="left" w:pos="2160"/>
        </w:tabs>
      </w:pPr>
      <w:r>
        <w:tab/>
      </w:r>
      <w:r w:rsidR="00531E19">
        <w:t>00566.30</w:t>
      </w:r>
      <w:r w:rsidR="00531E19">
        <w:tab/>
      </w:r>
      <w:r w:rsidR="00531E19">
        <w:tab/>
        <w:t>Personnel Qualifications</w:t>
      </w:r>
    </w:p>
    <w:p w14:paraId="774BBDC0" w14:textId="11F667EB" w:rsidR="00531E19" w:rsidRDefault="000D1FCC" w:rsidP="00F813CE">
      <w:pPr>
        <w:tabs>
          <w:tab w:val="left" w:pos="720"/>
          <w:tab w:val="left" w:pos="2160"/>
        </w:tabs>
      </w:pPr>
      <w:r>
        <w:tab/>
      </w:r>
      <w:r w:rsidR="00531E19">
        <w:t>00585.30</w:t>
      </w:r>
      <w:r w:rsidR="00531E19">
        <w:tab/>
      </w:r>
      <w:r w:rsidR="00531E19">
        <w:tab/>
        <w:t>Personnel Qualifications</w:t>
      </w:r>
    </w:p>
    <w:p w14:paraId="2FBB56E7" w14:textId="4AED73BD" w:rsidR="00531E19" w:rsidRDefault="000D1FCC" w:rsidP="00F813CE">
      <w:pPr>
        <w:tabs>
          <w:tab w:val="left" w:pos="720"/>
          <w:tab w:val="left" w:pos="2160"/>
        </w:tabs>
      </w:pPr>
      <w:r>
        <w:tab/>
      </w:r>
      <w:r w:rsidR="00531E19">
        <w:t>00590.30</w:t>
      </w:r>
      <w:r w:rsidR="00531E19">
        <w:tab/>
      </w:r>
      <w:r w:rsidR="00531E19">
        <w:tab/>
        <w:t>Personnel Qualifications</w:t>
      </w:r>
    </w:p>
    <w:p w14:paraId="4101A1FA" w14:textId="56630F97" w:rsidR="00531E19" w:rsidRDefault="000D1FCC" w:rsidP="00F813CE">
      <w:pPr>
        <w:tabs>
          <w:tab w:val="left" w:pos="720"/>
          <w:tab w:val="left" w:pos="2160"/>
        </w:tabs>
      </w:pPr>
      <w:r>
        <w:tab/>
      </w:r>
      <w:r w:rsidR="00531E19">
        <w:t>00591.30</w:t>
      </w:r>
      <w:r w:rsidR="00531E19">
        <w:tab/>
      </w:r>
      <w:r w:rsidR="00531E19">
        <w:tab/>
        <w:t>Personnel Qualifications</w:t>
      </w:r>
    </w:p>
    <w:p w14:paraId="76AFC74A" w14:textId="3D83D7D5" w:rsidR="00531E19" w:rsidRDefault="000D1FCC" w:rsidP="00F813CE">
      <w:pPr>
        <w:tabs>
          <w:tab w:val="left" w:pos="720"/>
          <w:tab w:val="left" w:pos="2160"/>
        </w:tabs>
      </w:pPr>
      <w:r>
        <w:tab/>
      </w:r>
      <w:r w:rsidR="00531E19">
        <w:t>00592.30</w:t>
      </w:r>
      <w:r w:rsidR="00531E19">
        <w:tab/>
      </w:r>
      <w:r w:rsidR="00531E19">
        <w:tab/>
        <w:t>Personnel Qualifications</w:t>
      </w:r>
    </w:p>
    <w:p w14:paraId="507D490F" w14:textId="2121C4A2" w:rsidR="00531E19" w:rsidRDefault="000D1FCC" w:rsidP="00F813CE">
      <w:pPr>
        <w:tabs>
          <w:tab w:val="left" w:pos="720"/>
          <w:tab w:val="left" w:pos="2160"/>
        </w:tabs>
      </w:pPr>
      <w:r>
        <w:tab/>
      </w:r>
      <w:r w:rsidR="00531E19">
        <w:t>00759.30</w:t>
      </w:r>
      <w:r w:rsidR="00531E19">
        <w:tab/>
      </w:r>
      <w:r w:rsidR="00531E19">
        <w:tab/>
        <w:t>Personnel Qualifications</w:t>
      </w:r>
    </w:p>
    <w:p w14:paraId="7168A2EE" w14:textId="79B20A96" w:rsidR="00531E19" w:rsidRDefault="000D1FCC" w:rsidP="00F813CE">
      <w:pPr>
        <w:tabs>
          <w:tab w:val="left" w:pos="720"/>
          <w:tab w:val="left" w:pos="2160"/>
        </w:tabs>
      </w:pPr>
      <w:r>
        <w:tab/>
      </w:r>
      <w:r w:rsidR="00531E19">
        <w:t>00921.30</w:t>
      </w:r>
      <w:r w:rsidR="00531E19">
        <w:tab/>
      </w:r>
      <w:r w:rsidR="00531E19">
        <w:tab/>
        <w:t>Personnel Qualifications</w:t>
      </w:r>
    </w:p>
    <w:p w14:paraId="563F8689" w14:textId="79FC8404" w:rsidR="00531E19" w:rsidRDefault="000D1FCC" w:rsidP="00F813CE">
      <w:pPr>
        <w:tabs>
          <w:tab w:val="left" w:pos="720"/>
          <w:tab w:val="left" w:pos="2160"/>
        </w:tabs>
      </w:pPr>
      <w:r>
        <w:tab/>
      </w:r>
      <w:r w:rsidR="00531E19">
        <w:t>00963.30</w:t>
      </w:r>
      <w:r w:rsidR="00531E19">
        <w:tab/>
      </w:r>
      <w:r w:rsidR="00531E19">
        <w:tab/>
        <w:t>Personnel Qualifications</w:t>
      </w:r>
    </w:p>
    <w:p w14:paraId="2E01CE36" w14:textId="20AB1DC8" w:rsidR="00F74876" w:rsidRDefault="000D1FCC" w:rsidP="00F813CE">
      <w:pPr>
        <w:tabs>
          <w:tab w:val="left" w:pos="720"/>
          <w:tab w:val="left" w:pos="2160"/>
        </w:tabs>
      </w:pPr>
      <w:r>
        <w:tab/>
      </w:r>
      <w:r w:rsidR="00F74876">
        <w:t>00987.30</w:t>
      </w:r>
      <w:r w:rsidR="00F74876">
        <w:tab/>
      </w:r>
      <w:r w:rsidR="00F74876">
        <w:tab/>
        <w:t>Personnel Qualifications</w:t>
      </w:r>
    </w:p>
    <w:p w14:paraId="5E191C32" w14:textId="52EE365C" w:rsidR="00531E19" w:rsidRDefault="000D1FCC" w:rsidP="00F813CE">
      <w:pPr>
        <w:tabs>
          <w:tab w:val="left" w:pos="720"/>
          <w:tab w:val="left" w:pos="2160"/>
        </w:tabs>
      </w:pPr>
      <w:r>
        <w:tab/>
      </w:r>
      <w:r w:rsidR="00531E19">
        <w:t>01030.30</w:t>
      </w:r>
      <w:r w:rsidR="00531E19">
        <w:tab/>
      </w:r>
      <w:r w:rsidR="00531E19">
        <w:tab/>
        <w:t>Personnel Qualifications</w:t>
      </w:r>
    </w:p>
    <w:p w14:paraId="2FCD03FD" w14:textId="77777777" w:rsidR="00531E19" w:rsidRDefault="00531E19" w:rsidP="006A1189"/>
    <w:p w14:paraId="60F3752A" w14:textId="3973499E" w:rsidR="00531E19" w:rsidRPr="00C13D54" w:rsidRDefault="00531E19" w:rsidP="00531E19">
      <w:pPr>
        <w:pStyle w:val="Instructions-Indented"/>
      </w:pPr>
      <w:r>
        <w:t>(</w:t>
      </w:r>
      <w:r w:rsidRPr="00C13D54">
        <w:t xml:space="preserve">BEFORE USING THE FOLLOWING </w:t>
      </w:r>
      <w:r>
        <w:t>PREBID MEETING PARAGRAPHS</w:t>
      </w:r>
      <w:r w:rsidRPr="00C13D54">
        <w:t xml:space="preserve">, provide justification and assure scheduling according to the Prebid Meeting requirements that are outlined in the Phase Gate Delivery Manual. Use of this subsection requires a minimum </w:t>
      </w:r>
      <w:proofErr w:type="gramStart"/>
      <w:r w:rsidRPr="00C13D54">
        <w:t>5 week</w:t>
      </w:r>
      <w:proofErr w:type="gramEnd"/>
      <w:r w:rsidRPr="00C13D54">
        <w:t xml:space="preserve"> project advertisement.)</w:t>
      </w:r>
    </w:p>
    <w:p w14:paraId="76E2BAA0" w14:textId="77777777" w:rsidR="00531E19" w:rsidRPr="00C13D54" w:rsidRDefault="00531E19" w:rsidP="00531E19">
      <w:pPr>
        <w:pStyle w:val="Instructions-Indented"/>
      </w:pPr>
    </w:p>
    <w:p w14:paraId="731E9252" w14:textId="34633F66" w:rsidR="00531E19" w:rsidRPr="00C13D54" w:rsidRDefault="00531E19" w:rsidP="00531E19">
      <w:pPr>
        <w:pStyle w:val="Instructions-Indented"/>
      </w:pPr>
      <w:r w:rsidRPr="00C13D54">
        <w:t xml:space="preserve">(Use the following </w:t>
      </w:r>
      <w:r>
        <w:t>paragraphs</w:t>
      </w:r>
      <w:r w:rsidRPr="00C13D54">
        <w:t xml:space="preserve"> only with mandatory </w:t>
      </w:r>
      <w:proofErr w:type="spellStart"/>
      <w:r w:rsidRPr="00C13D54">
        <w:t>prebid</w:t>
      </w:r>
      <w:proofErr w:type="spellEnd"/>
      <w:r w:rsidRPr="00C13D54">
        <w:t xml:space="preserve"> meetings. Fill in the blanks with the appropriate office or building, address, city, time, and date.)</w:t>
      </w:r>
    </w:p>
    <w:p w14:paraId="6351DBF4" w14:textId="77777777" w:rsidR="00531E19" w:rsidRDefault="00531E19" w:rsidP="006A1189"/>
    <w:p w14:paraId="5F042B76" w14:textId="1F5A3938" w:rsidR="006A1189" w:rsidRPr="00C13D54" w:rsidRDefault="006A1189" w:rsidP="006A1189">
      <w:r w:rsidRPr="00C13D54">
        <w:t>Add the following to the end of this subsection:</w:t>
      </w:r>
    </w:p>
    <w:p w14:paraId="3E0445E7" w14:textId="77777777" w:rsidR="006A1189" w:rsidRPr="00C13D54" w:rsidRDefault="006A1189" w:rsidP="006A1189"/>
    <w:p w14:paraId="44FA884F" w14:textId="113C9082" w:rsidR="006A1189" w:rsidRPr="00C13D54" w:rsidRDefault="006A1189" w:rsidP="006A1189">
      <w:r w:rsidRPr="00C13D54">
        <w:t xml:space="preserve">The Agency will hold a </w:t>
      </w:r>
      <w:proofErr w:type="spellStart"/>
      <w:r w:rsidRPr="00C13D54">
        <w:t>prebid</w:t>
      </w:r>
      <w:proofErr w:type="spellEnd"/>
      <w:r w:rsidRPr="00C13D54">
        <w:t xml:space="preserve"> meeting for all holders of Solicitation Documents at the ____________</w:t>
      </w:r>
      <w:r w:rsidRPr="00C13D54">
        <w:rPr>
          <w:u w:val="single"/>
        </w:rPr>
        <w:t>(office or building)</w:t>
      </w:r>
      <w:r w:rsidRPr="00C13D54">
        <w:t>_______________, located at _______</w:t>
      </w:r>
      <w:r w:rsidRPr="00C13D54">
        <w:rPr>
          <w:u w:val="single"/>
        </w:rPr>
        <w:t>(address)</w:t>
      </w:r>
      <w:r w:rsidRPr="00C13D54">
        <w:t>_______ in ______</w:t>
      </w:r>
      <w:r w:rsidRPr="00C13D54">
        <w:rPr>
          <w:u w:val="single"/>
        </w:rPr>
        <w:t>(city)</w:t>
      </w:r>
      <w:r w:rsidRPr="00C13D54">
        <w:t>______, Oregon at _____</w:t>
      </w:r>
      <w:r w:rsidRPr="00C13D54">
        <w:rPr>
          <w:u w:val="single"/>
        </w:rPr>
        <w:t>(time)</w:t>
      </w:r>
      <w:r w:rsidRPr="00C13D54">
        <w:t>_____ on _________</w:t>
      </w:r>
      <w:r w:rsidRPr="00C13D54">
        <w:rPr>
          <w:u w:val="single"/>
        </w:rPr>
        <w:t>(date)</w:t>
      </w:r>
      <w:r w:rsidRPr="00C13D54">
        <w:t>__________, 20__.</w:t>
      </w:r>
    </w:p>
    <w:p w14:paraId="5A4C0CEC" w14:textId="77777777" w:rsidR="006A1189" w:rsidRPr="00C13D54" w:rsidRDefault="006A1189" w:rsidP="006A1189"/>
    <w:p w14:paraId="3298ABDA" w14:textId="54A98209" w:rsidR="006A1189" w:rsidRPr="00C13D54" w:rsidRDefault="006A1189" w:rsidP="006A1189">
      <w:r w:rsidRPr="00C13D54">
        <w:t>All prospective Bidders must attend this meeting. Those not attending will have their Bids declared non-responsive.</w:t>
      </w:r>
    </w:p>
    <w:p w14:paraId="2605962D" w14:textId="77777777" w:rsidR="006A1189" w:rsidRPr="00C13D54" w:rsidRDefault="006A1189" w:rsidP="006A1189"/>
    <w:p w14:paraId="3F5EF6DE" w14:textId="236BF29D" w:rsidR="006A1189" w:rsidRPr="00C13D54" w:rsidRDefault="006A1189" w:rsidP="006A1189">
      <w:r w:rsidRPr="00C13D54">
        <w:t>Prospective Bidders will be given the opportunity to ask questions relating to any details involved in the performance of the</w:t>
      </w:r>
      <w:r w:rsidR="002A29C5" w:rsidRPr="00C13D54">
        <w:t xml:space="preserve"> W</w:t>
      </w:r>
      <w:r w:rsidRPr="00C13D54">
        <w:t>ork under the Contract.</w:t>
      </w:r>
    </w:p>
    <w:p w14:paraId="3931772B" w14:textId="77777777" w:rsidR="006A1189" w:rsidRPr="00C13D54" w:rsidRDefault="006A1189" w:rsidP="006A1189"/>
    <w:p w14:paraId="22D81E51" w14:textId="5B807316" w:rsidR="006A1189" w:rsidRPr="00C13D54" w:rsidRDefault="006A1189" w:rsidP="00B421E3">
      <w:r w:rsidRPr="00C13D54">
        <w:t xml:space="preserve">Information distributed, statements </w:t>
      </w:r>
      <w:proofErr w:type="gramStart"/>
      <w:r w:rsidRPr="00C13D54">
        <w:t>made</w:t>
      </w:r>
      <w:proofErr w:type="gramEnd"/>
      <w:r w:rsidRPr="00C13D54">
        <w:t xml:space="preserve"> or responses given to questions, by the Agency's representatives at the </w:t>
      </w:r>
      <w:proofErr w:type="spellStart"/>
      <w:r w:rsidRPr="00C13D54">
        <w:t>prebid</w:t>
      </w:r>
      <w:proofErr w:type="spellEnd"/>
      <w:r w:rsidRPr="00C13D54">
        <w:t xml:space="preserve"> meeting will not in any way alter or affect any of the provisions contained in the Solicitation Documents or Contract requirements and will not be binding upon the Agency unless confirmed by Addenda.</w:t>
      </w:r>
    </w:p>
    <w:p w14:paraId="79394B92" w14:textId="3A6E0990" w:rsidR="001C7A3E" w:rsidRDefault="001C7A3E" w:rsidP="001C7A3E">
      <w:pPr>
        <w:rPr>
          <w:b/>
        </w:rPr>
      </w:pPr>
    </w:p>
    <w:p w14:paraId="0C3E3C93" w14:textId="77777777" w:rsidR="00AB1715" w:rsidRDefault="00AB1715" w:rsidP="00AB1715">
      <w:r w:rsidRPr="00993233">
        <w:rPr>
          <w:b/>
          <w:bCs/>
        </w:rPr>
        <w:t>00120.40(b)  Bidding Considerations</w:t>
      </w:r>
      <w:r>
        <w:t> – Add the following to the end of the list:</w:t>
      </w:r>
    </w:p>
    <w:p w14:paraId="4AA67D49" w14:textId="77777777" w:rsidR="00AB1715" w:rsidRDefault="00AB1715" w:rsidP="00AB1715"/>
    <w:p w14:paraId="702147F6" w14:textId="77777777" w:rsidR="00AB1715" w:rsidRDefault="00AB1715" w:rsidP="00AB1715">
      <w:pPr>
        <w:tabs>
          <w:tab w:val="left" w:pos="720"/>
          <w:tab w:val="left" w:pos="2880"/>
        </w:tabs>
      </w:pPr>
      <w:r>
        <w:tab/>
        <w:t>00160.20(d)</w:t>
      </w:r>
      <w:r>
        <w:tab/>
        <w:t>Build America Buy America Act Requirements</w:t>
      </w:r>
    </w:p>
    <w:p w14:paraId="7318E51A" w14:textId="68DB0420" w:rsidR="007B3FCB" w:rsidRDefault="007B3FCB" w:rsidP="001C7A3E">
      <w:pPr>
        <w:rPr>
          <w:b/>
        </w:rPr>
      </w:pPr>
    </w:p>
    <w:p w14:paraId="1173F5F5" w14:textId="7C581523" w:rsidR="007B3FCB" w:rsidRDefault="007B3FCB" w:rsidP="001C7A3E">
      <w:pPr>
        <w:rPr>
          <w:bCs/>
        </w:rPr>
      </w:pPr>
      <w:r>
        <w:rPr>
          <w:b/>
        </w:rPr>
        <w:t xml:space="preserve">00120.40(f)  Disclosure of First-Tier Subcontractors – </w:t>
      </w:r>
      <w:r>
        <w:rPr>
          <w:bCs/>
        </w:rPr>
        <w:t>Replace the paragraph beginning “If no subcontracts subject to the above…” with the following paragraph:</w:t>
      </w:r>
    </w:p>
    <w:p w14:paraId="3DDB043C" w14:textId="77777777" w:rsidR="007B3FCB" w:rsidRDefault="007B3FCB" w:rsidP="001C7A3E">
      <w:pPr>
        <w:rPr>
          <w:bCs/>
        </w:rPr>
      </w:pPr>
    </w:p>
    <w:p w14:paraId="1E79544B" w14:textId="7F0C4474" w:rsidR="007B3FCB" w:rsidRDefault="007B3FCB" w:rsidP="007B3FCB">
      <w:pPr>
        <w:rPr>
          <w:bCs/>
        </w:rPr>
      </w:pPr>
      <w:r w:rsidRPr="007B3FCB">
        <w:rPr>
          <w:bCs/>
        </w:rPr>
        <w:t>If no subcontracts subject to the above disclosure requirements are anticipated, a Bidder shall so indicate by entering "NONE" or by filling in the appropriate check box. For each Subcontractor</w:t>
      </w:r>
      <w:r>
        <w:rPr>
          <w:bCs/>
        </w:rPr>
        <w:t xml:space="preserve"> </w:t>
      </w:r>
      <w:r w:rsidRPr="007B3FCB">
        <w:rPr>
          <w:bCs/>
        </w:rPr>
        <w:t>listed, Bidders shall provide all requested information. Failure to submit a form or submission of a form that does not include the information required by ORS 279C.370 for each Subcontractor listed,</w:t>
      </w:r>
      <w:r>
        <w:rPr>
          <w:bCs/>
        </w:rPr>
        <w:t xml:space="preserve"> </w:t>
      </w:r>
      <w:r w:rsidRPr="007B3FCB">
        <w:rPr>
          <w:bCs/>
        </w:rPr>
        <w:t>specifically the name of each Subcontractor, the dollar amount of each subcontract and the category of Work that each Subcontractor will perform, will result in the rejection of the Bid. The</w:t>
      </w:r>
      <w:r>
        <w:rPr>
          <w:bCs/>
        </w:rPr>
        <w:t xml:space="preserve"> </w:t>
      </w:r>
      <w:r w:rsidRPr="007B3FCB">
        <w:rPr>
          <w:bCs/>
        </w:rPr>
        <w:t>Agency is not required to determine the accuracy or the completeness of the Subcontractor disclosure. See ORS 279C.370 and OAR 731-00</w:t>
      </w:r>
      <w:r>
        <w:rPr>
          <w:bCs/>
        </w:rPr>
        <w:t>5</w:t>
      </w:r>
      <w:r w:rsidRPr="007B3FCB">
        <w:rPr>
          <w:bCs/>
        </w:rPr>
        <w:t>-0</w:t>
      </w:r>
      <w:r>
        <w:rPr>
          <w:bCs/>
        </w:rPr>
        <w:t>420</w:t>
      </w:r>
      <w:r w:rsidRPr="007B3FCB">
        <w:rPr>
          <w:bCs/>
        </w:rPr>
        <w:t>.</w:t>
      </w:r>
    </w:p>
    <w:p w14:paraId="330172EF" w14:textId="77777777" w:rsidR="007B3FCB" w:rsidRDefault="007B3FCB" w:rsidP="001C7A3E">
      <w:pPr>
        <w:rPr>
          <w:bCs/>
        </w:rPr>
      </w:pPr>
    </w:p>
    <w:p w14:paraId="403A8C9D" w14:textId="794EC6F4" w:rsidR="004B77CF" w:rsidRDefault="004B77CF" w:rsidP="001C7A3E">
      <w:pPr>
        <w:rPr>
          <w:bCs/>
        </w:rPr>
      </w:pPr>
      <w:r>
        <w:rPr>
          <w:bCs/>
        </w:rPr>
        <w:t xml:space="preserve">Replace </w:t>
      </w:r>
      <w:proofErr w:type="gramStart"/>
      <w:r w:rsidR="001D30AA">
        <w:rPr>
          <w:bCs/>
        </w:rPr>
        <w:t xml:space="preserve">both of </w:t>
      </w:r>
      <w:r>
        <w:rPr>
          <w:bCs/>
        </w:rPr>
        <w:t>the bullets</w:t>
      </w:r>
      <w:proofErr w:type="gramEnd"/>
      <w:r>
        <w:rPr>
          <w:bCs/>
        </w:rPr>
        <w:t xml:space="preserve"> that begin “Using the form provided on the Agency’s website…” with the following bullet:</w:t>
      </w:r>
    </w:p>
    <w:p w14:paraId="1428BB7A" w14:textId="77777777" w:rsidR="004B77CF" w:rsidRDefault="004B77CF" w:rsidP="001C7A3E">
      <w:pPr>
        <w:rPr>
          <w:bCs/>
        </w:rPr>
      </w:pPr>
    </w:p>
    <w:p w14:paraId="7E0D2A22" w14:textId="4886E063" w:rsidR="004B77CF" w:rsidRDefault="004B77CF" w:rsidP="004B77CF">
      <w:pPr>
        <w:pStyle w:val="Bullet1-After1st"/>
      </w:pPr>
      <w:r w:rsidRPr="004B77CF">
        <w:t xml:space="preserve">Using the </w:t>
      </w:r>
      <w:r w:rsidR="00214AC2">
        <w:t xml:space="preserve">fillable </w:t>
      </w:r>
      <w:r w:rsidRPr="004B77CF">
        <w:t xml:space="preserve">form provided on the Agency's website, identified in the Bid Booklet on the ODOT eBIDS website, </w:t>
      </w:r>
      <w:r w:rsidR="00214AC2">
        <w:t xml:space="preserve">filling the form out </w:t>
      </w:r>
      <w:r w:rsidRPr="004B77CF">
        <w:t xml:space="preserve">and </w:t>
      </w:r>
      <w:r w:rsidR="00214AC2" w:rsidRPr="004B77CF">
        <w:t>submit</w:t>
      </w:r>
      <w:r w:rsidR="00214AC2">
        <w:t>ting</w:t>
      </w:r>
      <w:r w:rsidRPr="004B77CF">
        <w:t xml:space="preserve"> </w:t>
      </w:r>
      <w:r w:rsidR="001D30AA">
        <w:t xml:space="preserve">the completed form </w:t>
      </w:r>
      <w:r w:rsidRPr="004B77CF">
        <w:t>via email to the email address given in the paper Bid Booklet.</w:t>
      </w:r>
    </w:p>
    <w:p w14:paraId="36A7DD2B" w14:textId="77777777" w:rsidR="004B77CF" w:rsidRPr="007B3FCB" w:rsidRDefault="004B77CF" w:rsidP="001C7A3E">
      <w:pPr>
        <w:rPr>
          <w:bCs/>
        </w:rPr>
      </w:pPr>
    </w:p>
    <w:p w14:paraId="1819BBE8" w14:textId="2BC6AD40" w:rsidR="005D1E08" w:rsidRPr="00C13D54" w:rsidRDefault="005D1E08" w:rsidP="005D1E08">
      <w:pPr>
        <w:pStyle w:val="Instructions-Indented"/>
      </w:pPr>
      <w:r w:rsidRPr="00C13D54">
        <w:t>(Use the following subsection .70 on Federal funded projects.)</w:t>
      </w:r>
    </w:p>
    <w:p w14:paraId="1158D3F5" w14:textId="77777777" w:rsidR="005D1E08" w:rsidRPr="00C13D54" w:rsidRDefault="005D1E08" w:rsidP="001C7A3E">
      <w:pPr>
        <w:rPr>
          <w:b/>
        </w:rPr>
      </w:pPr>
    </w:p>
    <w:p w14:paraId="2038510E" w14:textId="17FF0562" w:rsidR="00C0790F" w:rsidRPr="00C13D54" w:rsidRDefault="00112BCF">
      <w:r w:rsidRPr="00C13D54">
        <w:rPr>
          <w:b/>
        </w:rPr>
        <w:t>00120.70  Rejection of Nonresponsive Bids</w:t>
      </w:r>
      <w:r w:rsidRPr="00C13D54">
        <w:t> - </w:t>
      </w:r>
      <w:r w:rsidR="00C0790F" w:rsidRPr="00C13D54">
        <w:t>Add the following bullet to the end of the bullet list:</w:t>
      </w:r>
    </w:p>
    <w:p w14:paraId="252DF98F" w14:textId="77777777" w:rsidR="00013558" w:rsidRPr="00C13D54" w:rsidRDefault="00013558" w:rsidP="00013558"/>
    <w:p w14:paraId="74CE6CF1" w14:textId="77777777" w:rsidR="00C0790F" w:rsidRPr="00C13D54" w:rsidRDefault="00C0790F" w:rsidP="000164C8">
      <w:pPr>
        <w:pStyle w:val="Bullet1"/>
      </w:pPr>
      <w:r w:rsidRPr="00C13D54">
        <w:t>The Agency determines that any Pay Item is significantly unbalanced to the potential detriment of the Agency.</w:t>
      </w:r>
    </w:p>
    <w:p w14:paraId="62DD31A7" w14:textId="77777777" w:rsidR="00CB5C52" w:rsidRPr="00C13D54" w:rsidRDefault="00CB5C52" w:rsidP="00C0790F"/>
    <w:p w14:paraId="5AC6CA0E" w14:textId="77777777" w:rsidR="00023E03" w:rsidRPr="00C13D54" w:rsidRDefault="00023E03" w:rsidP="00C0790F"/>
    <w:sectPr w:rsidR="00023E03" w:rsidRPr="00C13D54">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B4A70" w14:textId="77777777" w:rsidR="006D7474" w:rsidRDefault="006D7474">
      <w:r>
        <w:separator/>
      </w:r>
    </w:p>
  </w:endnote>
  <w:endnote w:type="continuationSeparator" w:id="0">
    <w:p w14:paraId="09314C3F" w14:textId="77777777" w:rsidR="006D7474" w:rsidRDefault="006D7474">
      <w:r>
        <w:continuationSeparator/>
      </w:r>
    </w:p>
  </w:endnote>
  <w:endnote w:type="continuationNotice" w:id="1">
    <w:p w14:paraId="0AB653D3" w14:textId="77777777" w:rsidR="006D7474" w:rsidRDefault="006D74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26BA2" w14:textId="51A470B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C6B7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E0C7D" w14:textId="77777777" w:rsidR="006D7474" w:rsidRDefault="006D7474">
      <w:r>
        <w:separator/>
      </w:r>
    </w:p>
  </w:footnote>
  <w:footnote w:type="continuationSeparator" w:id="0">
    <w:p w14:paraId="3869E667" w14:textId="77777777" w:rsidR="006D7474" w:rsidRDefault="006D7474">
      <w:r>
        <w:continuationSeparator/>
      </w:r>
    </w:p>
  </w:footnote>
  <w:footnote w:type="continuationNotice" w:id="1">
    <w:p w14:paraId="3BBC49ED" w14:textId="77777777" w:rsidR="006D7474" w:rsidRDefault="006D74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F5A1E" w14:textId="77777777" w:rsidR="00A3034F" w:rsidRDefault="00A303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29531760">
    <w:abstractNumId w:val="9"/>
  </w:num>
  <w:num w:numId="2" w16cid:durableId="388892210">
    <w:abstractNumId w:val="2"/>
  </w:num>
  <w:num w:numId="3" w16cid:durableId="1575238379">
    <w:abstractNumId w:val="1"/>
  </w:num>
  <w:num w:numId="4" w16cid:durableId="1255699929">
    <w:abstractNumId w:val="8"/>
  </w:num>
  <w:num w:numId="5" w16cid:durableId="1268729249">
    <w:abstractNumId w:val="13"/>
  </w:num>
  <w:num w:numId="6" w16cid:durableId="1984433174">
    <w:abstractNumId w:val="18"/>
  </w:num>
  <w:num w:numId="7" w16cid:durableId="485634256">
    <w:abstractNumId w:val="17"/>
  </w:num>
  <w:num w:numId="8" w16cid:durableId="815337517">
    <w:abstractNumId w:val="6"/>
  </w:num>
  <w:num w:numId="9" w16cid:durableId="958075044">
    <w:abstractNumId w:val="16"/>
  </w:num>
  <w:num w:numId="10" w16cid:durableId="939024114">
    <w:abstractNumId w:val="19"/>
  </w:num>
  <w:num w:numId="11" w16cid:durableId="241914141">
    <w:abstractNumId w:val="5"/>
  </w:num>
  <w:num w:numId="12" w16cid:durableId="1206986009">
    <w:abstractNumId w:val="15"/>
  </w:num>
  <w:num w:numId="13" w16cid:durableId="178324429">
    <w:abstractNumId w:val="3"/>
  </w:num>
  <w:num w:numId="14" w16cid:durableId="769855654">
    <w:abstractNumId w:val="7"/>
  </w:num>
  <w:num w:numId="15" w16cid:durableId="995381814">
    <w:abstractNumId w:val="14"/>
  </w:num>
  <w:num w:numId="16" w16cid:durableId="291788383">
    <w:abstractNumId w:val="12"/>
  </w:num>
  <w:num w:numId="17" w16cid:durableId="1428234785">
    <w:abstractNumId w:val="4"/>
  </w:num>
  <w:num w:numId="18" w16cid:durableId="1294559439">
    <w:abstractNumId w:val="20"/>
  </w:num>
  <w:num w:numId="19" w16cid:durableId="930313246">
    <w:abstractNumId w:val="0"/>
  </w:num>
  <w:num w:numId="20" w16cid:durableId="1391421679">
    <w:abstractNumId w:val="10"/>
  </w:num>
  <w:num w:numId="21" w16cid:durableId="1014633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3286"/>
    <w:rsid w:val="000057E7"/>
    <w:rsid w:val="0001030D"/>
    <w:rsid w:val="00010F83"/>
    <w:rsid w:val="00012863"/>
    <w:rsid w:val="00013558"/>
    <w:rsid w:val="000164C8"/>
    <w:rsid w:val="000228E3"/>
    <w:rsid w:val="00023E03"/>
    <w:rsid w:val="00066FE1"/>
    <w:rsid w:val="00076662"/>
    <w:rsid w:val="000807C9"/>
    <w:rsid w:val="00090539"/>
    <w:rsid w:val="000964BF"/>
    <w:rsid w:val="000A12B0"/>
    <w:rsid w:val="000B0527"/>
    <w:rsid w:val="000C229D"/>
    <w:rsid w:val="000C2E0E"/>
    <w:rsid w:val="000C6681"/>
    <w:rsid w:val="000D0A0A"/>
    <w:rsid w:val="000D1FCC"/>
    <w:rsid w:val="000D5BEB"/>
    <w:rsid w:val="000D740D"/>
    <w:rsid w:val="000F497B"/>
    <w:rsid w:val="000F70DD"/>
    <w:rsid w:val="00112BCF"/>
    <w:rsid w:val="00116F03"/>
    <w:rsid w:val="001409DC"/>
    <w:rsid w:val="00154DAD"/>
    <w:rsid w:val="0016315B"/>
    <w:rsid w:val="00163948"/>
    <w:rsid w:val="00174E9F"/>
    <w:rsid w:val="00184527"/>
    <w:rsid w:val="001A3731"/>
    <w:rsid w:val="001B20FA"/>
    <w:rsid w:val="001C7A13"/>
    <w:rsid w:val="001C7A3E"/>
    <w:rsid w:val="001D0AEC"/>
    <w:rsid w:val="001D30AA"/>
    <w:rsid w:val="001D4D13"/>
    <w:rsid w:val="001E27D5"/>
    <w:rsid w:val="001F6BAD"/>
    <w:rsid w:val="00205459"/>
    <w:rsid w:val="002125CC"/>
    <w:rsid w:val="00214AC2"/>
    <w:rsid w:val="00236E38"/>
    <w:rsid w:val="00237D8A"/>
    <w:rsid w:val="00240B4B"/>
    <w:rsid w:val="00241422"/>
    <w:rsid w:val="002456D0"/>
    <w:rsid w:val="0025086B"/>
    <w:rsid w:val="00251894"/>
    <w:rsid w:val="0026538A"/>
    <w:rsid w:val="002709C5"/>
    <w:rsid w:val="0027466F"/>
    <w:rsid w:val="002765EA"/>
    <w:rsid w:val="00280744"/>
    <w:rsid w:val="00281847"/>
    <w:rsid w:val="0029565B"/>
    <w:rsid w:val="002A1841"/>
    <w:rsid w:val="002A29C5"/>
    <w:rsid w:val="002D2D76"/>
    <w:rsid w:val="002D77E9"/>
    <w:rsid w:val="002F07B3"/>
    <w:rsid w:val="002F6319"/>
    <w:rsid w:val="002F7250"/>
    <w:rsid w:val="0030556C"/>
    <w:rsid w:val="003059A7"/>
    <w:rsid w:val="00306616"/>
    <w:rsid w:val="00312383"/>
    <w:rsid w:val="00313841"/>
    <w:rsid w:val="0032597A"/>
    <w:rsid w:val="00336258"/>
    <w:rsid w:val="0034366A"/>
    <w:rsid w:val="00367AE0"/>
    <w:rsid w:val="00376432"/>
    <w:rsid w:val="00376806"/>
    <w:rsid w:val="00382C3D"/>
    <w:rsid w:val="003839D2"/>
    <w:rsid w:val="00385421"/>
    <w:rsid w:val="00387170"/>
    <w:rsid w:val="003B3068"/>
    <w:rsid w:val="003B4335"/>
    <w:rsid w:val="003B596B"/>
    <w:rsid w:val="003C04C9"/>
    <w:rsid w:val="003E2601"/>
    <w:rsid w:val="003F0089"/>
    <w:rsid w:val="004065AE"/>
    <w:rsid w:val="00412077"/>
    <w:rsid w:val="0043689A"/>
    <w:rsid w:val="0045236D"/>
    <w:rsid w:val="004577B8"/>
    <w:rsid w:val="00477723"/>
    <w:rsid w:val="00492103"/>
    <w:rsid w:val="004A0836"/>
    <w:rsid w:val="004A64D9"/>
    <w:rsid w:val="004A65C5"/>
    <w:rsid w:val="004B060D"/>
    <w:rsid w:val="004B77CF"/>
    <w:rsid w:val="004C12F7"/>
    <w:rsid w:val="004C2F48"/>
    <w:rsid w:val="004C3698"/>
    <w:rsid w:val="004C53D0"/>
    <w:rsid w:val="004D7082"/>
    <w:rsid w:val="004F45A8"/>
    <w:rsid w:val="004F58CD"/>
    <w:rsid w:val="00503005"/>
    <w:rsid w:val="00504579"/>
    <w:rsid w:val="00521EC6"/>
    <w:rsid w:val="0052655B"/>
    <w:rsid w:val="005267B7"/>
    <w:rsid w:val="00531506"/>
    <w:rsid w:val="00531E19"/>
    <w:rsid w:val="00536866"/>
    <w:rsid w:val="00537775"/>
    <w:rsid w:val="00542114"/>
    <w:rsid w:val="005473E3"/>
    <w:rsid w:val="005515AD"/>
    <w:rsid w:val="005569A6"/>
    <w:rsid w:val="005577D3"/>
    <w:rsid w:val="00574A81"/>
    <w:rsid w:val="00576215"/>
    <w:rsid w:val="00577EC4"/>
    <w:rsid w:val="005933DC"/>
    <w:rsid w:val="005A4FFF"/>
    <w:rsid w:val="005B318F"/>
    <w:rsid w:val="005B5E5C"/>
    <w:rsid w:val="005C602C"/>
    <w:rsid w:val="005C6B7B"/>
    <w:rsid w:val="005D1E08"/>
    <w:rsid w:val="005E43CD"/>
    <w:rsid w:val="005F35E1"/>
    <w:rsid w:val="006163DB"/>
    <w:rsid w:val="00617DC9"/>
    <w:rsid w:val="0062223F"/>
    <w:rsid w:val="00623D42"/>
    <w:rsid w:val="00630A9C"/>
    <w:rsid w:val="0063111E"/>
    <w:rsid w:val="00636879"/>
    <w:rsid w:val="0065644A"/>
    <w:rsid w:val="00670CFC"/>
    <w:rsid w:val="006719EB"/>
    <w:rsid w:val="00671C23"/>
    <w:rsid w:val="00682965"/>
    <w:rsid w:val="0068755D"/>
    <w:rsid w:val="00697941"/>
    <w:rsid w:val="006A0F1E"/>
    <w:rsid w:val="006A1189"/>
    <w:rsid w:val="006B5FB6"/>
    <w:rsid w:val="006C191A"/>
    <w:rsid w:val="006C20B2"/>
    <w:rsid w:val="006D44A9"/>
    <w:rsid w:val="006D7474"/>
    <w:rsid w:val="006E0C38"/>
    <w:rsid w:val="00700606"/>
    <w:rsid w:val="00703FA0"/>
    <w:rsid w:val="00715642"/>
    <w:rsid w:val="007363BA"/>
    <w:rsid w:val="007363D0"/>
    <w:rsid w:val="0075676F"/>
    <w:rsid w:val="0075797A"/>
    <w:rsid w:val="00776EFF"/>
    <w:rsid w:val="00784AA3"/>
    <w:rsid w:val="007914EF"/>
    <w:rsid w:val="007952AB"/>
    <w:rsid w:val="007B2B44"/>
    <w:rsid w:val="007B3FCB"/>
    <w:rsid w:val="007B5A37"/>
    <w:rsid w:val="007B64B6"/>
    <w:rsid w:val="007B70BE"/>
    <w:rsid w:val="007E0A0D"/>
    <w:rsid w:val="007E3F2C"/>
    <w:rsid w:val="007F086D"/>
    <w:rsid w:val="0080008D"/>
    <w:rsid w:val="008007FB"/>
    <w:rsid w:val="00806AD1"/>
    <w:rsid w:val="00811173"/>
    <w:rsid w:val="00811304"/>
    <w:rsid w:val="00841BD0"/>
    <w:rsid w:val="0084670A"/>
    <w:rsid w:val="0085085A"/>
    <w:rsid w:val="0086046E"/>
    <w:rsid w:val="00872CCA"/>
    <w:rsid w:val="00882F0C"/>
    <w:rsid w:val="00890F62"/>
    <w:rsid w:val="008919DF"/>
    <w:rsid w:val="008B7E59"/>
    <w:rsid w:val="008C2B04"/>
    <w:rsid w:val="008C3101"/>
    <w:rsid w:val="008C5341"/>
    <w:rsid w:val="008E2CB6"/>
    <w:rsid w:val="008E6D41"/>
    <w:rsid w:val="008F1D86"/>
    <w:rsid w:val="00900741"/>
    <w:rsid w:val="00912796"/>
    <w:rsid w:val="00912F8A"/>
    <w:rsid w:val="009158F9"/>
    <w:rsid w:val="00917B25"/>
    <w:rsid w:val="00927058"/>
    <w:rsid w:val="00927BBB"/>
    <w:rsid w:val="009749A1"/>
    <w:rsid w:val="009817D3"/>
    <w:rsid w:val="00997DAC"/>
    <w:rsid w:val="009A584F"/>
    <w:rsid w:val="009D01CB"/>
    <w:rsid w:val="009D116F"/>
    <w:rsid w:val="009D6E5B"/>
    <w:rsid w:val="009E7EC0"/>
    <w:rsid w:val="00A0685B"/>
    <w:rsid w:val="00A3034F"/>
    <w:rsid w:val="00A30B69"/>
    <w:rsid w:val="00A31274"/>
    <w:rsid w:val="00A421BF"/>
    <w:rsid w:val="00A51730"/>
    <w:rsid w:val="00A52530"/>
    <w:rsid w:val="00A64896"/>
    <w:rsid w:val="00A87EF8"/>
    <w:rsid w:val="00A91B4D"/>
    <w:rsid w:val="00A97B12"/>
    <w:rsid w:val="00AA5AB2"/>
    <w:rsid w:val="00AB1715"/>
    <w:rsid w:val="00AB7952"/>
    <w:rsid w:val="00AE13C9"/>
    <w:rsid w:val="00AE2C9E"/>
    <w:rsid w:val="00AE3F05"/>
    <w:rsid w:val="00AF56AE"/>
    <w:rsid w:val="00B03B52"/>
    <w:rsid w:val="00B167E3"/>
    <w:rsid w:val="00B31BBF"/>
    <w:rsid w:val="00B421E3"/>
    <w:rsid w:val="00B81F7E"/>
    <w:rsid w:val="00B95449"/>
    <w:rsid w:val="00B97657"/>
    <w:rsid w:val="00BA4D51"/>
    <w:rsid w:val="00BA7C49"/>
    <w:rsid w:val="00BB67AD"/>
    <w:rsid w:val="00BB7F82"/>
    <w:rsid w:val="00BC000F"/>
    <w:rsid w:val="00BC4DE1"/>
    <w:rsid w:val="00BC58D9"/>
    <w:rsid w:val="00BE132F"/>
    <w:rsid w:val="00BE2E9E"/>
    <w:rsid w:val="00BE7743"/>
    <w:rsid w:val="00BF1D57"/>
    <w:rsid w:val="00C02AD0"/>
    <w:rsid w:val="00C0790F"/>
    <w:rsid w:val="00C13D54"/>
    <w:rsid w:val="00C270E8"/>
    <w:rsid w:val="00C427D5"/>
    <w:rsid w:val="00C628CB"/>
    <w:rsid w:val="00C71F7A"/>
    <w:rsid w:val="00C73EFA"/>
    <w:rsid w:val="00C74961"/>
    <w:rsid w:val="00C931F5"/>
    <w:rsid w:val="00CA7141"/>
    <w:rsid w:val="00CB5C52"/>
    <w:rsid w:val="00CE44FC"/>
    <w:rsid w:val="00CE4BD7"/>
    <w:rsid w:val="00D05D82"/>
    <w:rsid w:val="00D0644A"/>
    <w:rsid w:val="00D17B51"/>
    <w:rsid w:val="00D22E55"/>
    <w:rsid w:val="00D30D1A"/>
    <w:rsid w:val="00D33133"/>
    <w:rsid w:val="00D47A25"/>
    <w:rsid w:val="00D60037"/>
    <w:rsid w:val="00D73115"/>
    <w:rsid w:val="00D84123"/>
    <w:rsid w:val="00DB5093"/>
    <w:rsid w:val="00DC31AA"/>
    <w:rsid w:val="00DC3312"/>
    <w:rsid w:val="00DE69FB"/>
    <w:rsid w:val="00DF3B79"/>
    <w:rsid w:val="00E10DEA"/>
    <w:rsid w:val="00E31106"/>
    <w:rsid w:val="00E429A8"/>
    <w:rsid w:val="00E43DF5"/>
    <w:rsid w:val="00E463F5"/>
    <w:rsid w:val="00E561F3"/>
    <w:rsid w:val="00E57E20"/>
    <w:rsid w:val="00E71EFF"/>
    <w:rsid w:val="00EA7808"/>
    <w:rsid w:val="00EE495D"/>
    <w:rsid w:val="00EF49AF"/>
    <w:rsid w:val="00F05209"/>
    <w:rsid w:val="00F07192"/>
    <w:rsid w:val="00F12B1E"/>
    <w:rsid w:val="00F273E0"/>
    <w:rsid w:val="00F33B5F"/>
    <w:rsid w:val="00F34E88"/>
    <w:rsid w:val="00F419D2"/>
    <w:rsid w:val="00F7115B"/>
    <w:rsid w:val="00F74876"/>
    <w:rsid w:val="00F74F76"/>
    <w:rsid w:val="00F813CE"/>
    <w:rsid w:val="00F82CD4"/>
    <w:rsid w:val="00F86DFF"/>
    <w:rsid w:val="00F904CE"/>
    <w:rsid w:val="00FA3F98"/>
    <w:rsid w:val="00FA71C3"/>
    <w:rsid w:val="00FB3B23"/>
    <w:rsid w:val="00FC12FF"/>
    <w:rsid w:val="00FD7DA5"/>
    <w:rsid w:val="00FE0444"/>
    <w:rsid w:val="00FE0A8C"/>
    <w:rsid w:val="00FF30D2"/>
    <w:rsid w:val="00FF3E78"/>
    <w:rsid w:val="00FF49CE"/>
    <w:rsid w:val="00FF75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3675A4"/>
  <w15:docId w15:val="{2B92C4F1-6F9F-4478-8B63-2A0F947A3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68755D"/>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68755D"/>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8755D"/>
    <w:pPr>
      <w:numPr>
        <w:numId w:val="21"/>
      </w:numPr>
      <w:ind w:left="936" w:hanging="288"/>
    </w:pPr>
    <w:rPr>
      <w:b/>
      <w:i/>
      <w:color w:val="7030A0"/>
    </w:rPr>
  </w:style>
  <w:style w:type="paragraph" w:styleId="BalloonText">
    <w:name w:val="Balloon Text"/>
    <w:basedOn w:val="Normal"/>
    <w:link w:val="BalloonTextChar"/>
    <w:rsid w:val="00FF754B"/>
    <w:rPr>
      <w:rFonts w:ascii="Tahoma" w:hAnsi="Tahoma" w:cs="Tahoma"/>
      <w:sz w:val="16"/>
      <w:szCs w:val="16"/>
    </w:rPr>
  </w:style>
  <w:style w:type="character" w:customStyle="1" w:styleId="BalloonTextChar">
    <w:name w:val="Balloon Text Char"/>
    <w:basedOn w:val="DefaultParagraphFont"/>
    <w:link w:val="BalloonText"/>
    <w:rsid w:val="00FF754B"/>
    <w:rPr>
      <w:rFonts w:ascii="Tahoma" w:hAnsi="Tahoma" w:cs="Tahoma"/>
      <w:sz w:val="16"/>
      <w:szCs w:val="16"/>
    </w:rPr>
  </w:style>
  <w:style w:type="character" w:styleId="CommentReference">
    <w:name w:val="annotation reference"/>
    <w:basedOn w:val="DefaultParagraphFont"/>
    <w:rsid w:val="00AF56AE"/>
    <w:rPr>
      <w:sz w:val="16"/>
      <w:szCs w:val="16"/>
    </w:rPr>
  </w:style>
  <w:style w:type="paragraph" w:styleId="CommentText">
    <w:name w:val="annotation text"/>
    <w:basedOn w:val="Normal"/>
    <w:link w:val="CommentTextChar"/>
    <w:rsid w:val="00AF56AE"/>
    <w:rPr>
      <w:sz w:val="20"/>
    </w:rPr>
  </w:style>
  <w:style w:type="character" w:customStyle="1" w:styleId="CommentTextChar">
    <w:name w:val="Comment Text Char"/>
    <w:basedOn w:val="DefaultParagraphFont"/>
    <w:link w:val="CommentText"/>
    <w:rsid w:val="00AF56AE"/>
    <w:rPr>
      <w:rFonts w:ascii="Arial" w:hAnsi="Arial"/>
    </w:rPr>
  </w:style>
  <w:style w:type="paragraph" w:styleId="CommentSubject">
    <w:name w:val="annotation subject"/>
    <w:basedOn w:val="CommentText"/>
    <w:next w:val="CommentText"/>
    <w:link w:val="CommentSubjectChar"/>
    <w:rsid w:val="00AF56AE"/>
    <w:rPr>
      <w:b/>
      <w:bCs/>
    </w:rPr>
  </w:style>
  <w:style w:type="character" w:customStyle="1" w:styleId="CommentSubjectChar">
    <w:name w:val="Comment Subject Char"/>
    <w:basedOn w:val="CommentTextChar"/>
    <w:link w:val="CommentSubject"/>
    <w:rsid w:val="00AF56AE"/>
    <w:rPr>
      <w:rFonts w:ascii="Arial" w:hAnsi="Arial"/>
      <w:b/>
      <w:bCs/>
    </w:rPr>
  </w:style>
  <w:style w:type="paragraph" w:customStyle="1" w:styleId="Instructions-Center">
    <w:name w:val="Instructions - Center"/>
    <w:basedOn w:val="Instructions"/>
    <w:qFormat/>
    <w:rsid w:val="00205459"/>
    <w:pPr>
      <w:tabs>
        <w:tab w:val="left" w:pos="1260"/>
        <w:tab w:val="left" w:pos="1530"/>
      </w:tabs>
      <w:jc w:val="center"/>
    </w:pPr>
  </w:style>
  <w:style w:type="paragraph" w:customStyle="1" w:styleId="Listmaterials">
    <w:name w:val="List materials"/>
    <w:basedOn w:val="Normal"/>
    <w:next w:val="Normal"/>
    <w:link w:val="ListmaterialsChar"/>
    <w:qFormat/>
    <w:rsid w:val="00D17B51"/>
    <w:pPr>
      <w:tabs>
        <w:tab w:val="left" w:pos="1440"/>
        <w:tab w:val="right" w:leader="dot" w:pos="7200"/>
      </w:tabs>
    </w:pPr>
  </w:style>
  <w:style w:type="character" w:customStyle="1" w:styleId="ListmaterialsChar">
    <w:name w:val="List materials Char"/>
    <w:basedOn w:val="DefaultParagraphFont"/>
    <w:link w:val="Listmaterials"/>
    <w:rsid w:val="00D17B51"/>
    <w:rPr>
      <w:rFonts w:ascii="Arial" w:hAnsi="Arial"/>
      <w:sz w:val="22"/>
    </w:rPr>
  </w:style>
  <w:style w:type="paragraph" w:customStyle="1" w:styleId="Listpayment">
    <w:name w:val="List payment"/>
    <w:basedOn w:val="Normal"/>
    <w:next w:val="Normal"/>
    <w:link w:val="ListpaymentChar"/>
    <w:qFormat/>
    <w:rsid w:val="00D17B51"/>
    <w:pPr>
      <w:tabs>
        <w:tab w:val="right" w:pos="1440"/>
        <w:tab w:val="left" w:pos="1584"/>
        <w:tab w:val="center" w:leader="dot" w:pos="7200"/>
      </w:tabs>
    </w:pPr>
  </w:style>
  <w:style w:type="character" w:customStyle="1" w:styleId="ListpaymentChar">
    <w:name w:val="List payment Char"/>
    <w:basedOn w:val="DefaultParagraphFont"/>
    <w:link w:val="Listpayment"/>
    <w:rsid w:val="00D17B51"/>
    <w:rPr>
      <w:rFonts w:ascii="Arial" w:hAnsi="Arial"/>
      <w:sz w:val="22"/>
    </w:rPr>
  </w:style>
  <w:style w:type="paragraph" w:customStyle="1" w:styleId="Listpaymentheading">
    <w:name w:val="List payment heading"/>
    <w:basedOn w:val="Normal"/>
    <w:next w:val="Normal"/>
    <w:link w:val="ListpaymentheadingChar"/>
    <w:qFormat/>
    <w:rsid w:val="00D17B5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17B51"/>
    <w:rPr>
      <w:rFonts w:ascii="Arial" w:hAnsi="Arial"/>
      <w:b/>
      <w:sz w:val="22"/>
    </w:rPr>
  </w:style>
  <w:style w:type="paragraph" w:styleId="Revision">
    <w:name w:val="Revision"/>
    <w:hidden/>
    <w:uiPriority w:val="99"/>
    <w:semiHidden/>
    <w:rsid w:val="0086046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6C95A5-C475-4A2C-9669-2C6B5E279A40}">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0278DF23-58BD-44CF-A885-4DBEAD355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15C896-1E6B-4832-A26E-CB0B4DAC5155}">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15 Special Provisions.dotx</Template>
  <TotalTime>91</TotalTime>
  <Pages>5</Pages>
  <Words>1326</Words>
  <Characters>7853</Characters>
  <Application>Microsoft Office Word</Application>
  <DocSecurity>0</DocSecurity>
  <Lines>206</Lines>
  <Paragraphs>107</Paragraphs>
  <ScaleCrop>false</ScaleCrop>
  <HeadingPairs>
    <vt:vector size="2" baseType="variant">
      <vt:variant>
        <vt:lpstr>Title</vt:lpstr>
      </vt:variant>
      <vt:variant>
        <vt:i4>1</vt:i4>
      </vt:variant>
    </vt:vector>
  </HeadingPairs>
  <TitlesOfParts>
    <vt:vector size="1" baseType="lpstr">
      <vt:lpstr>SP00120</vt:lpstr>
    </vt:vector>
  </TitlesOfParts>
  <Company>Oregon Dept of Transportation</Company>
  <LinksUpToDate>false</LinksUpToDate>
  <CharactersWithSpaces>9072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SP00120</dc:title>
  <dc:subject>ODOT Specifications (2015)</dc:subject>
  <dc:creator>Proposed</dc:creator>
  <cp:lastModifiedBy>ODOT_Specs</cp:lastModifiedBy>
  <cp:revision>29</cp:revision>
  <cp:lastPrinted>2024-09-30T15:42:00Z</cp:lastPrinted>
  <dcterms:created xsi:type="dcterms:W3CDTF">2024-03-29T14:19:00Z</dcterms:created>
  <dcterms:modified xsi:type="dcterms:W3CDTF">2025-05-29T23:24:00Z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2023-09-12T19:06:37Z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11283499-4315-41bb-bcd9-c0190cd7c5b2</vt:lpwstr>
  </property>
  <property fmtid="{D5CDD505-2E9C-101B-9397-08002B2CF9AE}" pid="13" name="MSIP_Label_c9cf6fe3-5bce-446b-ad70-bd306593eea0_ContentBits">
    <vt:lpwstr>0</vt:lpwstr>
  </property>
</Properties>
</file>